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2E4" w:rsidRDefault="000C42E4" w:rsidP="000C42E4">
      <w:pPr>
        <w:keepNext/>
        <w:pBdr>
          <w:bottom w:val="single" w:sz="4" w:space="1" w:color="auto"/>
        </w:pBdr>
        <w:tabs>
          <w:tab w:val="right" w:pos="9639"/>
        </w:tabs>
        <w:outlineLvl w:val="0"/>
        <w:rPr>
          <w:rFonts w:ascii="Arial" w:hAnsi="Arial" w:cs="Arial"/>
          <w:b/>
        </w:rPr>
      </w:pPr>
      <w:r>
        <w:rPr>
          <w:rFonts w:ascii="Arial" w:hAnsi="Arial" w:cs="Arial"/>
          <w:b/>
        </w:rPr>
        <w:t>3GPP TSG SA WG5 (Telecom Management) Meeting #119Ad-Hoc</w:t>
      </w:r>
      <w:r>
        <w:rPr>
          <w:rFonts w:ascii="Arial" w:hAnsi="Arial" w:cs="Arial"/>
          <w:b/>
        </w:rPr>
        <w:tab/>
        <w:t>S5-18418</w:t>
      </w:r>
      <w:r w:rsidR="0096440B">
        <w:rPr>
          <w:rFonts w:ascii="Arial" w:hAnsi="Arial" w:cs="Arial"/>
          <w:b/>
        </w:rPr>
        <w:t>4</w:t>
      </w:r>
    </w:p>
    <w:p w:rsidR="000C42E4" w:rsidRDefault="000C42E4" w:rsidP="000C42E4">
      <w:pPr>
        <w:keepNext/>
        <w:pBdr>
          <w:bottom w:val="single" w:sz="4" w:space="1" w:color="auto"/>
        </w:pBdr>
        <w:tabs>
          <w:tab w:val="right" w:pos="9639"/>
        </w:tabs>
        <w:outlineLvl w:val="0"/>
        <w:rPr>
          <w:rFonts w:ascii="Arial" w:hAnsi="Arial" w:cs="Arial"/>
          <w:b/>
        </w:rPr>
      </w:pPr>
      <w:r>
        <w:rPr>
          <w:rFonts w:ascii="Arial" w:hAnsi="Arial" w:cs="Arial"/>
          <w:b/>
        </w:rPr>
        <w:t>26-28 June 2018</w:t>
      </w:r>
      <w:r w:rsidRPr="00657B80">
        <w:rPr>
          <w:rFonts w:ascii="Arial" w:hAnsi="Arial" w:cs="Arial"/>
          <w:b/>
        </w:rPr>
        <w:t>,</w:t>
      </w:r>
      <w:r>
        <w:rPr>
          <w:rFonts w:ascii="Arial" w:hAnsi="Arial" w:cs="Arial"/>
          <w:b/>
        </w:rPr>
        <w:t xml:space="preserve"> Stockholm (Sweden)</w:t>
      </w:r>
      <w:r>
        <w:rPr>
          <w:rFonts w:ascii="Arial" w:hAnsi="Arial" w:cs="Arial"/>
          <w:b/>
        </w:rPr>
        <w:tab/>
      </w:r>
    </w:p>
    <w:p w:rsidR="000C42E4" w:rsidRDefault="000C42E4" w:rsidP="000C42E4">
      <w:pPr>
        <w:keepNext/>
        <w:pBdr>
          <w:bottom w:val="single" w:sz="4" w:space="1" w:color="auto"/>
        </w:pBdr>
        <w:tabs>
          <w:tab w:val="right" w:pos="9639"/>
        </w:tabs>
        <w:outlineLvl w:val="0"/>
        <w:rPr>
          <w:rFonts w:ascii="Arial" w:hAnsi="Arial" w:cs="Arial"/>
          <w:b/>
        </w:rPr>
      </w:pPr>
    </w:p>
    <w:p w:rsidR="000C42E4" w:rsidRDefault="000C42E4" w:rsidP="000C42E4">
      <w:pPr>
        <w:keepNext/>
        <w:tabs>
          <w:tab w:val="left" w:pos="2127"/>
        </w:tabs>
        <w:ind w:left="2126" w:hanging="2126"/>
        <w:outlineLvl w:val="0"/>
        <w:rPr>
          <w:rFonts w:ascii="Arial" w:hAnsi="Arial"/>
          <w:b/>
        </w:rPr>
      </w:pPr>
      <w:r>
        <w:rPr>
          <w:rFonts w:ascii="Arial" w:hAnsi="Arial"/>
          <w:b/>
        </w:rPr>
        <w:t>Source:</w:t>
      </w:r>
      <w:r>
        <w:rPr>
          <w:rFonts w:ascii="Arial" w:hAnsi="Arial"/>
          <w:b/>
        </w:rPr>
        <w:tab/>
        <w:t>ITU-T</w:t>
      </w:r>
    </w:p>
    <w:p w:rsidR="000C42E4" w:rsidRDefault="000C42E4" w:rsidP="000C42E4">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Pr>
          <w:szCs w:val="24"/>
        </w:rPr>
        <w:t>LS</w:t>
      </w:r>
      <w:r w:rsidRPr="008766DA">
        <w:rPr>
          <w:szCs w:val="24"/>
        </w:rPr>
        <w:t>/r on transport network management to support 3GPP 5G</w:t>
      </w:r>
    </w:p>
    <w:p w:rsidR="000C42E4" w:rsidRDefault="000C42E4" w:rsidP="000C42E4">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0C42E4" w:rsidRDefault="000C42E4" w:rsidP="000C42E4">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t>4.1</w:t>
      </w:r>
    </w:p>
    <w:p w:rsidR="000C42E4" w:rsidRDefault="000C42E4" w:rsidP="0082373C">
      <w:pPr>
        <w:rPr>
          <w:rFonts w:eastAsia="MS Mincho"/>
        </w:rPr>
      </w:pPr>
    </w:p>
    <w:tbl>
      <w:tblPr>
        <w:tblW w:w="9923" w:type="dxa"/>
        <w:tblLayout w:type="fixed"/>
        <w:tblCellMar>
          <w:left w:w="57" w:type="dxa"/>
          <w:right w:w="57" w:type="dxa"/>
        </w:tblCellMar>
        <w:tblLook w:val="0000"/>
      </w:tblPr>
      <w:tblGrid>
        <w:gridCol w:w="56"/>
        <w:gridCol w:w="1185"/>
        <w:gridCol w:w="367"/>
        <w:gridCol w:w="57"/>
        <w:gridCol w:w="564"/>
        <w:gridCol w:w="3040"/>
        <w:gridCol w:w="708"/>
        <w:gridCol w:w="3889"/>
        <w:gridCol w:w="57"/>
      </w:tblGrid>
      <w:tr w:rsidR="000C42E4" w:rsidRPr="008766DA" w:rsidTr="00554C0E">
        <w:trPr>
          <w:gridBefore w:val="1"/>
          <w:wBefore w:w="56" w:type="dxa"/>
          <w:cantSplit/>
        </w:trPr>
        <w:tc>
          <w:tcPr>
            <w:tcW w:w="1185" w:type="dxa"/>
            <w:vMerge w:val="restart"/>
          </w:tcPr>
          <w:p w:rsidR="000C42E4" w:rsidRPr="008766DA" w:rsidRDefault="000C42E4" w:rsidP="00554C0E">
            <w:pPr>
              <w:rPr>
                <w:sz w:val="20"/>
              </w:rPr>
            </w:pPr>
            <w:bookmarkStart w:id="0" w:name="dnum" w:colFirst="2" w:colLast="2"/>
            <w:bookmarkStart w:id="1" w:name="dsg" w:colFirst="1" w:colLast="1"/>
            <w:bookmarkStart w:id="2" w:name="dtableau"/>
            <w:r w:rsidRPr="008766DA">
              <w:rPr>
                <w:noProof/>
                <w:sz w:val="20"/>
                <w:lang w:val="en-US"/>
              </w:rPr>
              <w:drawing>
                <wp:inline distT="0" distB="0" distL="0" distR="0">
                  <wp:extent cx="647700" cy="828675"/>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p>
        </w:tc>
        <w:tc>
          <w:tcPr>
            <w:tcW w:w="4028" w:type="dxa"/>
            <w:gridSpan w:val="4"/>
            <w:vMerge w:val="restart"/>
          </w:tcPr>
          <w:p w:rsidR="000C42E4" w:rsidRPr="008766DA" w:rsidRDefault="000C42E4" w:rsidP="00554C0E">
            <w:pPr>
              <w:rPr>
                <w:sz w:val="16"/>
                <w:szCs w:val="16"/>
              </w:rPr>
            </w:pPr>
            <w:r w:rsidRPr="008766DA">
              <w:rPr>
                <w:sz w:val="16"/>
                <w:szCs w:val="16"/>
              </w:rPr>
              <w:t>INTERNATIONAL TELECOMMUNICATION UNION</w:t>
            </w:r>
          </w:p>
          <w:p w:rsidR="000C42E4" w:rsidRPr="008766DA" w:rsidRDefault="000C42E4" w:rsidP="00554C0E">
            <w:pPr>
              <w:rPr>
                <w:b/>
                <w:bCs/>
                <w:sz w:val="26"/>
                <w:szCs w:val="26"/>
              </w:rPr>
            </w:pPr>
            <w:r w:rsidRPr="008766DA">
              <w:rPr>
                <w:b/>
                <w:bCs/>
                <w:sz w:val="26"/>
                <w:szCs w:val="26"/>
              </w:rPr>
              <w:t>TELECOMMUNICATION</w:t>
            </w:r>
            <w:r w:rsidRPr="008766DA">
              <w:rPr>
                <w:b/>
                <w:bCs/>
                <w:sz w:val="26"/>
                <w:szCs w:val="26"/>
              </w:rPr>
              <w:br/>
              <w:t>STANDARDIZATION SECTOR</w:t>
            </w:r>
          </w:p>
          <w:p w:rsidR="000C42E4" w:rsidRPr="008766DA" w:rsidRDefault="000C42E4" w:rsidP="00554C0E">
            <w:pPr>
              <w:rPr>
                <w:sz w:val="20"/>
              </w:rPr>
            </w:pPr>
            <w:r w:rsidRPr="008766DA">
              <w:rPr>
                <w:sz w:val="20"/>
              </w:rPr>
              <w:t xml:space="preserve">STUDY PERIOD </w:t>
            </w:r>
            <w:bookmarkStart w:id="3" w:name="dstudyperiod"/>
            <w:r w:rsidRPr="008766DA">
              <w:rPr>
                <w:sz w:val="20"/>
              </w:rPr>
              <w:t>2017-2020</w:t>
            </w:r>
            <w:bookmarkEnd w:id="3"/>
          </w:p>
        </w:tc>
        <w:tc>
          <w:tcPr>
            <w:tcW w:w="4654" w:type="dxa"/>
            <w:gridSpan w:val="3"/>
            <w:vAlign w:val="center"/>
          </w:tcPr>
          <w:p w:rsidR="000C42E4" w:rsidRPr="008766DA" w:rsidRDefault="000C42E4" w:rsidP="00554C0E">
            <w:pPr>
              <w:pStyle w:val="Docnumber"/>
              <w:rPr>
                <w:sz w:val="32"/>
              </w:rPr>
            </w:pPr>
            <w:r>
              <w:rPr>
                <w:sz w:val="32"/>
              </w:rPr>
              <w:t>SG15-LS122</w:t>
            </w:r>
          </w:p>
        </w:tc>
      </w:tr>
      <w:bookmarkEnd w:id="0"/>
      <w:tr w:rsidR="000C42E4" w:rsidRPr="008766DA" w:rsidTr="00554C0E">
        <w:trPr>
          <w:gridBefore w:val="1"/>
          <w:wBefore w:w="56" w:type="dxa"/>
          <w:cantSplit/>
        </w:trPr>
        <w:tc>
          <w:tcPr>
            <w:tcW w:w="1185" w:type="dxa"/>
            <w:vMerge/>
          </w:tcPr>
          <w:p w:rsidR="000C42E4" w:rsidRPr="008766DA" w:rsidRDefault="000C42E4" w:rsidP="00554C0E">
            <w:pPr>
              <w:rPr>
                <w:smallCaps/>
                <w:sz w:val="20"/>
              </w:rPr>
            </w:pPr>
          </w:p>
        </w:tc>
        <w:tc>
          <w:tcPr>
            <w:tcW w:w="4028" w:type="dxa"/>
            <w:gridSpan w:val="4"/>
            <w:vMerge/>
          </w:tcPr>
          <w:p w:rsidR="000C42E4" w:rsidRPr="008766DA" w:rsidRDefault="000C42E4" w:rsidP="00554C0E">
            <w:pPr>
              <w:rPr>
                <w:smallCaps/>
                <w:sz w:val="20"/>
              </w:rPr>
            </w:pPr>
          </w:p>
        </w:tc>
        <w:tc>
          <w:tcPr>
            <w:tcW w:w="4654" w:type="dxa"/>
            <w:gridSpan w:val="3"/>
          </w:tcPr>
          <w:p w:rsidR="000C42E4" w:rsidRPr="008766DA" w:rsidRDefault="000C42E4" w:rsidP="00554C0E">
            <w:pPr>
              <w:jc w:val="right"/>
              <w:rPr>
                <w:b/>
                <w:bCs/>
                <w:smallCaps/>
                <w:sz w:val="28"/>
                <w:szCs w:val="28"/>
              </w:rPr>
            </w:pPr>
            <w:r>
              <w:rPr>
                <w:b/>
                <w:bCs/>
                <w:smallCaps/>
                <w:sz w:val="28"/>
                <w:szCs w:val="28"/>
              </w:rPr>
              <w:t>STUDY GROUP 15</w:t>
            </w:r>
          </w:p>
        </w:tc>
      </w:tr>
      <w:tr w:rsidR="000C42E4" w:rsidRPr="008766DA" w:rsidTr="00554C0E">
        <w:trPr>
          <w:gridBefore w:val="1"/>
          <w:wBefore w:w="56" w:type="dxa"/>
          <w:cantSplit/>
        </w:trPr>
        <w:tc>
          <w:tcPr>
            <w:tcW w:w="1185" w:type="dxa"/>
            <w:vMerge/>
            <w:tcBorders>
              <w:bottom w:val="single" w:sz="12" w:space="0" w:color="auto"/>
            </w:tcBorders>
          </w:tcPr>
          <w:p w:rsidR="000C42E4" w:rsidRPr="008766DA" w:rsidRDefault="000C42E4" w:rsidP="00554C0E">
            <w:pPr>
              <w:rPr>
                <w:b/>
                <w:bCs/>
                <w:sz w:val="26"/>
              </w:rPr>
            </w:pPr>
          </w:p>
        </w:tc>
        <w:tc>
          <w:tcPr>
            <w:tcW w:w="4028" w:type="dxa"/>
            <w:gridSpan w:val="4"/>
            <w:vMerge/>
            <w:tcBorders>
              <w:bottom w:val="single" w:sz="12" w:space="0" w:color="auto"/>
            </w:tcBorders>
          </w:tcPr>
          <w:p w:rsidR="000C42E4" w:rsidRPr="008766DA" w:rsidRDefault="000C42E4" w:rsidP="00554C0E">
            <w:pPr>
              <w:rPr>
                <w:b/>
                <w:bCs/>
                <w:sz w:val="26"/>
              </w:rPr>
            </w:pPr>
          </w:p>
        </w:tc>
        <w:tc>
          <w:tcPr>
            <w:tcW w:w="4654" w:type="dxa"/>
            <w:gridSpan w:val="3"/>
            <w:tcBorders>
              <w:bottom w:val="single" w:sz="12" w:space="0" w:color="auto"/>
            </w:tcBorders>
            <w:vAlign w:val="center"/>
          </w:tcPr>
          <w:p w:rsidR="000C42E4" w:rsidRPr="008766DA" w:rsidRDefault="000C42E4" w:rsidP="00554C0E">
            <w:pPr>
              <w:jc w:val="right"/>
              <w:rPr>
                <w:b/>
                <w:bCs/>
                <w:sz w:val="28"/>
                <w:szCs w:val="28"/>
              </w:rPr>
            </w:pPr>
            <w:r w:rsidRPr="008766DA">
              <w:rPr>
                <w:b/>
                <w:bCs/>
                <w:sz w:val="28"/>
                <w:szCs w:val="28"/>
              </w:rPr>
              <w:t>Original: English</w:t>
            </w:r>
          </w:p>
        </w:tc>
      </w:tr>
      <w:tr w:rsidR="000C42E4" w:rsidRPr="008766DA" w:rsidTr="00554C0E">
        <w:trPr>
          <w:gridBefore w:val="1"/>
          <w:wBefore w:w="56" w:type="dxa"/>
          <w:cantSplit/>
        </w:trPr>
        <w:tc>
          <w:tcPr>
            <w:tcW w:w="1609" w:type="dxa"/>
            <w:gridSpan w:val="3"/>
          </w:tcPr>
          <w:p w:rsidR="000C42E4" w:rsidRPr="008766DA" w:rsidRDefault="000C42E4" w:rsidP="00554C0E">
            <w:pPr>
              <w:rPr>
                <w:b/>
                <w:bCs/>
                <w:szCs w:val="24"/>
              </w:rPr>
            </w:pPr>
            <w:bookmarkStart w:id="4" w:name="dbluepink" w:colFirst="1" w:colLast="1"/>
            <w:bookmarkStart w:id="5" w:name="dmeeting" w:colFirst="2" w:colLast="2"/>
            <w:bookmarkEnd w:id="1"/>
            <w:r w:rsidRPr="008766DA">
              <w:rPr>
                <w:b/>
                <w:bCs/>
                <w:szCs w:val="24"/>
              </w:rPr>
              <w:t>Question(s):</w:t>
            </w:r>
          </w:p>
        </w:tc>
        <w:tc>
          <w:tcPr>
            <w:tcW w:w="3604" w:type="dxa"/>
            <w:gridSpan w:val="2"/>
          </w:tcPr>
          <w:p w:rsidR="000C42E4" w:rsidRPr="008766DA" w:rsidRDefault="000C42E4" w:rsidP="00554C0E">
            <w:pPr>
              <w:rPr>
                <w:szCs w:val="24"/>
              </w:rPr>
            </w:pPr>
            <w:r w:rsidRPr="008766DA">
              <w:rPr>
                <w:szCs w:val="24"/>
              </w:rPr>
              <w:t>12, 14</w:t>
            </w:r>
            <w:r>
              <w:rPr>
                <w:szCs w:val="24"/>
              </w:rPr>
              <w:t>/15</w:t>
            </w:r>
          </w:p>
        </w:tc>
        <w:tc>
          <w:tcPr>
            <w:tcW w:w="4654" w:type="dxa"/>
            <w:gridSpan w:val="3"/>
          </w:tcPr>
          <w:p w:rsidR="000C42E4" w:rsidRPr="008766DA" w:rsidRDefault="000C42E4" w:rsidP="00554C0E">
            <w:pPr>
              <w:jc w:val="right"/>
              <w:rPr>
                <w:szCs w:val="24"/>
              </w:rPr>
            </w:pPr>
            <w:r w:rsidRPr="008766DA">
              <w:rPr>
                <w:szCs w:val="24"/>
              </w:rPr>
              <w:t>Nanjing, China, 14-18 May 2018</w:t>
            </w:r>
          </w:p>
        </w:tc>
      </w:tr>
      <w:tr w:rsidR="000C42E4" w:rsidRPr="008766DA" w:rsidTr="00554C0E">
        <w:trPr>
          <w:gridBefore w:val="1"/>
          <w:wBefore w:w="56" w:type="dxa"/>
          <w:cantSplit/>
        </w:trPr>
        <w:tc>
          <w:tcPr>
            <w:tcW w:w="9867" w:type="dxa"/>
            <w:gridSpan w:val="8"/>
          </w:tcPr>
          <w:p w:rsidR="000C42E4" w:rsidRPr="008766DA" w:rsidRDefault="000C42E4" w:rsidP="00554C0E">
            <w:pPr>
              <w:jc w:val="center"/>
              <w:rPr>
                <w:b/>
                <w:bCs/>
                <w:szCs w:val="24"/>
              </w:rPr>
            </w:pPr>
            <w:bookmarkStart w:id="6" w:name="ddoctype" w:colFirst="0" w:colLast="0"/>
            <w:bookmarkStart w:id="7" w:name="dtitle" w:colFirst="0" w:colLast="0"/>
            <w:bookmarkEnd w:id="4"/>
            <w:bookmarkEnd w:id="5"/>
            <w:r w:rsidRPr="00981767">
              <w:rPr>
                <w:b/>
                <w:bCs/>
                <w:szCs w:val="24"/>
              </w:rPr>
              <w:t>Ref.: SG15-TD2</w:t>
            </w:r>
            <w:r>
              <w:rPr>
                <w:b/>
                <w:bCs/>
                <w:szCs w:val="24"/>
              </w:rPr>
              <w:t>45</w:t>
            </w:r>
            <w:r w:rsidRPr="00981767">
              <w:rPr>
                <w:b/>
                <w:bCs/>
                <w:szCs w:val="24"/>
              </w:rPr>
              <w:t>/WP</w:t>
            </w:r>
            <w:r>
              <w:rPr>
                <w:b/>
                <w:bCs/>
                <w:szCs w:val="24"/>
              </w:rPr>
              <w:t>3 (Annex 5)</w:t>
            </w:r>
          </w:p>
        </w:tc>
      </w:tr>
      <w:tr w:rsidR="000C42E4" w:rsidRPr="008766DA" w:rsidTr="00554C0E">
        <w:trPr>
          <w:gridBefore w:val="1"/>
          <w:wBefore w:w="56" w:type="dxa"/>
          <w:cantSplit/>
        </w:trPr>
        <w:tc>
          <w:tcPr>
            <w:tcW w:w="1609" w:type="dxa"/>
            <w:gridSpan w:val="3"/>
          </w:tcPr>
          <w:p w:rsidR="000C42E4" w:rsidRPr="008766DA" w:rsidRDefault="000C42E4" w:rsidP="00554C0E">
            <w:pPr>
              <w:rPr>
                <w:b/>
                <w:bCs/>
                <w:szCs w:val="24"/>
              </w:rPr>
            </w:pPr>
            <w:bookmarkStart w:id="8" w:name="dsource" w:colFirst="1" w:colLast="1"/>
            <w:bookmarkEnd w:id="6"/>
            <w:bookmarkEnd w:id="7"/>
            <w:r w:rsidRPr="008766DA">
              <w:rPr>
                <w:b/>
                <w:bCs/>
                <w:szCs w:val="24"/>
              </w:rPr>
              <w:t>Source:</w:t>
            </w:r>
          </w:p>
        </w:tc>
        <w:tc>
          <w:tcPr>
            <w:tcW w:w="8258" w:type="dxa"/>
            <w:gridSpan w:val="5"/>
          </w:tcPr>
          <w:p w:rsidR="000C42E4" w:rsidRPr="008766DA" w:rsidRDefault="000C42E4" w:rsidP="00554C0E">
            <w:pPr>
              <w:rPr>
                <w:szCs w:val="24"/>
              </w:rPr>
            </w:pPr>
            <w:r w:rsidRPr="008766DA">
              <w:rPr>
                <w:szCs w:val="24"/>
              </w:rPr>
              <w:t>ITU-T SG15</w:t>
            </w:r>
          </w:p>
        </w:tc>
      </w:tr>
      <w:tr w:rsidR="000C42E4" w:rsidRPr="008766DA" w:rsidTr="00554C0E">
        <w:trPr>
          <w:gridBefore w:val="1"/>
          <w:wBefore w:w="56" w:type="dxa"/>
          <w:cantSplit/>
        </w:trPr>
        <w:tc>
          <w:tcPr>
            <w:tcW w:w="1609" w:type="dxa"/>
            <w:gridSpan w:val="3"/>
          </w:tcPr>
          <w:p w:rsidR="000C42E4" w:rsidRPr="008766DA" w:rsidRDefault="000C42E4" w:rsidP="00554C0E">
            <w:pPr>
              <w:rPr>
                <w:szCs w:val="24"/>
              </w:rPr>
            </w:pPr>
            <w:bookmarkStart w:id="9" w:name="dtitle1" w:colFirst="1" w:colLast="1"/>
            <w:bookmarkEnd w:id="8"/>
            <w:r w:rsidRPr="008766DA">
              <w:rPr>
                <w:b/>
                <w:bCs/>
                <w:szCs w:val="24"/>
              </w:rPr>
              <w:t>Title:</w:t>
            </w:r>
          </w:p>
        </w:tc>
        <w:tc>
          <w:tcPr>
            <w:tcW w:w="8258" w:type="dxa"/>
            <w:gridSpan w:val="5"/>
          </w:tcPr>
          <w:p w:rsidR="000C42E4" w:rsidRPr="008766DA" w:rsidRDefault="000C42E4" w:rsidP="00554C0E">
            <w:pPr>
              <w:rPr>
                <w:szCs w:val="24"/>
              </w:rPr>
            </w:pPr>
            <w:r>
              <w:rPr>
                <w:szCs w:val="24"/>
              </w:rPr>
              <w:t>LS</w:t>
            </w:r>
            <w:r w:rsidRPr="008766DA">
              <w:rPr>
                <w:szCs w:val="24"/>
              </w:rPr>
              <w:t xml:space="preserve">/r on transport network management to support 3GPP </w:t>
            </w:r>
            <w:bookmarkStart w:id="10" w:name="_GoBack"/>
            <w:bookmarkEnd w:id="10"/>
            <w:r w:rsidRPr="008766DA">
              <w:rPr>
                <w:szCs w:val="24"/>
              </w:rPr>
              <w:t>5G (</w:t>
            </w:r>
            <w:r w:rsidRPr="00A20ABF">
              <w:rPr>
                <w:szCs w:val="24"/>
              </w:rPr>
              <w:t xml:space="preserve">reply to </w:t>
            </w:r>
            <w:r>
              <w:rPr>
                <w:szCs w:val="24"/>
              </w:rPr>
              <w:t>3GPP TSG SA5 – ols12-182369</w:t>
            </w:r>
            <w:r w:rsidRPr="008766DA">
              <w:rPr>
                <w:szCs w:val="24"/>
              </w:rPr>
              <w:t>)</w:t>
            </w:r>
          </w:p>
        </w:tc>
      </w:tr>
      <w:bookmarkEnd w:id="2"/>
      <w:bookmarkEnd w:id="9"/>
      <w:tr w:rsidR="000C42E4" w:rsidRPr="008E3C9B" w:rsidTr="00554C0E">
        <w:trPr>
          <w:gridBefore w:val="1"/>
          <w:wBefore w:w="56" w:type="dxa"/>
          <w:cantSplit/>
          <w:trHeight w:val="357"/>
        </w:trPr>
        <w:tc>
          <w:tcPr>
            <w:tcW w:w="9867" w:type="dxa"/>
            <w:gridSpan w:val="8"/>
            <w:tcBorders>
              <w:top w:val="single" w:sz="12" w:space="0" w:color="auto"/>
            </w:tcBorders>
          </w:tcPr>
          <w:p w:rsidR="000C42E4" w:rsidRPr="008E3C9B" w:rsidRDefault="000C42E4" w:rsidP="00554C0E">
            <w:pPr>
              <w:jc w:val="center"/>
              <w:rPr>
                <w:b/>
              </w:rPr>
            </w:pPr>
            <w:r w:rsidRPr="008E3C9B">
              <w:rPr>
                <w:b/>
              </w:rPr>
              <w:t>LIAISON STATEMENT</w:t>
            </w:r>
          </w:p>
        </w:tc>
      </w:tr>
      <w:tr w:rsidR="000C42E4" w:rsidRPr="008E3C9B" w:rsidTr="00554C0E">
        <w:trPr>
          <w:gridBefore w:val="1"/>
          <w:wBefore w:w="56" w:type="dxa"/>
          <w:cantSplit/>
          <w:trHeight w:val="423"/>
        </w:trPr>
        <w:tc>
          <w:tcPr>
            <w:tcW w:w="2173" w:type="dxa"/>
            <w:gridSpan w:val="4"/>
          </w:tcPr>
          <w:p w:rsidR="000C42E4" w:rsidRPr="008E3C9B" w:rsidRDefault="000C42E4" w:rsidP="00554C0E">
            <w:pPr>
              <w:rPr>
                <w:b/>
                <w:bCs/>
              </w:rPr>
            </w:pPr>
            <w:r w:rsidRPr="008E3C9B">
              <w:rPr>
                <w:b/>
                <w:bCs/>
              </w:rPr>
              <w:t xml:space="preserve">For </w:t>
            </w:r>
            <w:r>
              <w:rPr>
                <w:b/>
                <w:bCs/>
              </w:rPr>
              <w:t>action</w:t>
            </w:r>
            <w:r w:rsidRPr="008E3C9B">
              <w:rPr>
                <w:b/>
                <w:bCs/>
              </w:rPr>
              <w:t xml:space="preserve"> to:</w:t>
            </w:r>
          </w:p>
        </w:tc>
        <w:tc>
          <w:tcPr>
            <w:tcW w:w="7694" w:type="dxa"/>
            <w:gridSpan w:val="4"/>
          </w:tcPr>
          <w:p w:rsidR="000C42E4" w:rsidRPr="008766DA" w:rsidRDefault="000C42E4" w:rsidP="00554C0E">
            <w:pPr>
              <w:pStyle w:val="LSForAction"/>
              <w:rPr>
                <w:b w:val="0"/>
              </w:rPr>
            </w:pPr>
            <w:r>
              <w:rPr>
                <w:b w:val="0"/>
              </w:rPr>
              <w:t>-</w:t>
            </w:r>
          </w:p>
        </w:tc>
      </w:tr>
      <w:tr w:rsidR="000C42E4" w:rsidRPr="008E3C9B" w:rsidTr="00554C0E">
        <w:trPr>
          <w:gridBefore w:val="1"/>
          <w:wBefore w:w="56" w:type="dxa"/>
          <w:cantSplit/>
          <w:trHeight w:val="357"/>
        </w:trPr>
        <w:tc>
          <w:tcPr>
            <w:tcW w:w="2173" w:type="dxa"/>
            <w:gridSpan w:val="4"/>
          </w:tcPr>
          <w:p w:rsidR="000C42E4" w:rsidRPr="008E3C9B" w:rsidRDefault="000C42E4" w:rsidP="00554C0E">
            <w:pPr>
              <w:rPr>
                <w:b/>
                <w:bCs/>
              </w:rPr>
            </w:pPr>
            <w:r w:rsidRPr="008E3C9B">
              <w:rPr>
                <w:b/>
                <w:bCs/>
              </w:rPr>
              <w:t>For comment to:</w:t>
            </w:r>
          </w:p>
        </w:tc>
        <w:tc>
          <w:tcPr>
            <w:tcW w:w="7694" w:type="dxa"/>
            <w:gridSpan w:val="4"/>
          </w:tcPr>
          <w:p w:rsidR="000C42E4" w:rsidRPr="008766DA" w:rsidRDefault="000C42E4" w:rsidP="00554C0E">
            <w:pPr>
              <w:pStyle w:val="LSForComment"/>
              <w:rPr>
                <w:b w:val="0"/>
              </w:rPr>
            </w:pPr>
            <w:r w:rsidRPr="008766DA">
              <w:rPr>
                <w:b w:val="0"/>
              </w:rPr>
              <w:t>3GPP SA5</w:t>
            </w:r>
          </w:p>
        </w:tc>
      </w:tr>
      <w:tr w:rsidR="000C42E4" w:rsidRPr="008E3C9B" w:rsidTr="00554C0E">
        <w:trPr>
          <w:gridBefore w:val="1"/>
          <w:wBefore w:w="56" w:type="dxa"/>
          <w:cantSplit/>
          <w:trHeight w:val="357"/>
        </w:trPr>
        <w:tc>
          <w:tcPr>
            <w:tcW w:w="2173" w:type="dxa"/>
            <w:gridSpan w:val="4"/>
          </w:tcPr>
          <w:p w:rsidR="000C42E4" w:rsidRPr="008E3C9B" w:rsidRDefault="000C42E4" w:rsidP="00554C0E">
            <w:pPr>
              <w:rPr>
                <w:b/>
                <w:bCs/>
              </w:rPr>
            </w:pPr>
            <w:r w:rsidRPr="008E3C9B">
              <w:rPr>
                <w:b/>
                <w:bCs/>
              </w:rPr>
              <w:t>For information to:</w:t>
            </w:r>
          </w:p>
        </w:tc>
        <w:tc>
          <w:tcPr>
            <w:tcW w:w="7694" w:type="dxa"/>
            <w:gridSpan w:val="4"/>
          </w:tcPr>
          <w:p w:rsidR="000C42E4" w:rsidRPr="008766DA" w:rsidRDefault="000C42E4" w:rsidP="00554C0E">
            <w:pPr>
              <w:pStyle w:val="LSForInfo"/>
              <w:rPr>
                <w:b w:val="0"/>
              </w:rPr>
            </w:pPr>
            <w:r w:rsidRPr="008766DA">
              <w:rPr>
                <w:rFonts w:eastAsiaTheme="minorEastAsia"/>
                <w:b w:val="0"/>
                <w:lang w:eastAsia="zh-CN"/>
              </w:rPr>
              <w:t>ETSI ISG NFV, ETSI ISG ZSM, BBF, ONF OTCC</w:t>
            </w:r>
          </w:p>
        </w:tc>
      </w:tr>
      <w:tr w:rsidR="000C42E4" w:rsidRPr="008E3C9B" w:rsidTr="00554C0E">
        <w:trPr>
          <w:gridBefore w:val="1"/>
          <w:wBefore w:w="56" w:type="dxa"/>
          <w:cantSplit/>
          <w:trHeight w:val="357"/>
        </w:trPr>
        <w:tc>
          <w:tcPr>
            <w:tcW w:w="2173" w:type="dxa"/>
            <w:gridSpan w:val="4"/>
          </w:tcPr>
          <w:p w:rsidR="000C42E4" w:rsidRPr="008E3C9B" w:rsidRDefault="000C42E4" w:rsidP="00554C0E">
            <w:pPr>
              <w:rPr>
                <w:b/>
                <w:bCs/>
              </w:rPr>
            </w:pPr>
            <w:r w:rsidRPr="008E3C9B">
              <w:rPr>
                <w:b/>
                <w:bCs/>
              </w:rPr>
              <w:t>Approval:</w:t>
            </w:r>
          </w:p>
        </w:tc>
        <w:tc>
          <w:tcPr>
            <w:tcW w:w="7694" w:type="dxa"/>
            <w:gridSpan w:val="4"/>
          </w:tcPr>
          <w:p w:rsidR="000C42E4" w:rsidRPr="008766DA" w:rsidRDefault="000C42E4" w:rsidP="00554C0E">
            <w:pPr>
              <w:rPr>
                <w:bCs/>
              </w:rPr>
            </w:pPr>
            <w:r w:rsidRPr="00A20ABF">
              <w:rPr>
                <w:bCs/>
              </w:rPr>
              <w:t>Q12/15 and Q14/15 joint Rapporteur meeting (Nanjing, China, 14-18 May 2018)</w:t>
            </w:r>
          </w:p>
        </w:tc>
      </w:tr>
      <w:tr w:rsidR="000C42E4" w:rsidRPr="008E3C9B" w:rsidTr="00554C0E">
        <w:trPr>
          <w:gridBefore w:val="1"/>
          <w:wBefore w:w="56" w:type="dxa"/>
          <w:cantSplit/>
          <w:trHeight w:val="357"/>
        </w:trPr>
        <w:tc>
          <w:tcPr>
            <w:tcW w:w="2173" w:type="dxa"/>
            <w:gridSpan w:val="4"/>
            <w:tcBorders>
              <w:bottom w:val="single" w:sz="12" w:space="0" w:color="auto"/>
            </w:tcBorders>
          </w:tcPr>
          <w:p w:rsidR="000C42E4" w:rsidRPr="008E3C9B" w:rsidRDefault="000C42E4" w:rsidP="00554C0E">
            <w:pPr>
              <w:rPr>
                <w:b/>
                <w:bCs/>
              </w:rPr>
            </w:pPr>
            <w:r w:rsidRPr="008E3C9B">
              <w:rPr>
                <w:b/>
                <w:bCs/>
              </w:rPr>
              <w:t>Deadline:</w:t>
            </w:r>
          </w:p>
        </w:tc>
        <w:tc>
          <w:tcPr>
            <w:tcW w:w="7694" w:type="dxa"/>
            <w:gridSpan w:val="4"/>
            <w:tcBorders>
              <w:bottom w:val="single" w:sz="12" w:space="0" w:color="auto"/>
            </w:tcBorders>
          </w:tcPr>
          <w:p w:rsidR="000C42E4" w:rsidRPr="008766DA" w:rsidRDefault="000C42E4" w:rsidP="00554C0E">
            <w:pPr>
              <w:pStyle w:val="LSDeadline"/>
              <w:rPr>
                <w:b w:val="0"/>
              </w:rPr>
            </w:pPr>
            <w:r>
              <w:rPr>
                <w:b w:val="0"/>
              </w:rPr>
              <w:t>1 Oc</w:t>
            </w:r>
            <w:r w:rsidRPr="008766DA">
              <w:rPr>
                <w:b w:val="0"/>
              </w:rPr>
              <w:t>t</w:t>
            </w:r>
            <w:r>
              <w:rPr>
                <w:b w:val="0"/>
              </w:rPr>
              <w:t>ober</w:t>
            </w:r>
            <w:r w:rsidRPr="008766DA">
              <w:rPr>
                <w:b w:val="0"/>
              </w:rPr>
              <w:t xml:space="preserve"> 2018</w:t>
            </w:r>
          </w:p>
        </w:tc>
      </w:tr>
      <w:tr w:rsidR="000C42E4" w:rsidRPr="008E3C9B" w:rsidTr="00554C0E">
        <w:trPr>
          <w:gridAfter w:val="1"/>
          <w:wAfter w:w="57" w:type="dxa"/>
          <w:cantSplit/>
          <w:trHeight w:val="204"/>
        </w:trPr>
        <w:tc>
          <w:tcPr>
            <w:tcW w:w="1608" w:type="dxa"/>
            <w:gridSpan w:val="3"/>
            <w:tcBorders>
              <w:top w:val="single" w:sz="12" w:space="0" w:color="auto"/>
            </w:tcBorders>
          </w:tcPr>
          <w:p w:rsidR="000C42E4" w:rsidRPr="008E3C9B" w:rsidRDefault="000C42E4" w:rsidP="00554C0E">
            <w:pPr>
              <w:rPr>
                <w:b/>
                <w:bCs/>
              </w:rPr>
            </w:pPr>
            <w:r w:rsidRPr="008E3C9B">
              <w:rPr>
                <w:b/>
                <w:bCs/>
              </w:rPr>
              <w:t>Contact:</w:t>
            </w:r>
          </w:p>
        </w:tc>
        <w:tc>
          <w:tcPr>
            <w:tcW w:w="4369" w:type="dxa"/>
            <w:gridSpan w:val="4"/>
            <w:tcBorders>
              <w:top w:val="single" w:sz="12" w:space="0" w:color="auto"/>
            </w:tcBorders>
          </w:tcPr>
          <w:p w:rsidR="000C42E4" w:rsidRPr="008E3C9B" w:rsidRDefault="000C42E4" w:rsidP="00554C0E">
            <w:r w:rsidRPr="008E3C9B">
              <w:t>Stephen Shew</w:t>
            </w:r>
          </w:p>
          <w:p w:rsidR="000C42E4" w:rsidRPr="008E3C9B" w:rsidRDefault="000C42E4" w:rsidP="00554C0E">
            <w:pPr>
              <w:spacing w:before="0"/>
            </w:pPr>
            <w:r w:rsidRPr="008E3C9B">
              <w:t>Rapporteur Q12/15</w:t>
            </w:r>
          </w:p>
        </w:tc>
        <w:tc>
          <w:tcPr>
            <w:tcW w:w="3889" w:type="dxa"/>
            <w:tcBorders>
              <w:top w:val="single" w:sz="12" w:space="0" w:color="auto"/>
            </w:tcBorders>
          </w:tcPr>
          <w:p w:rsidR="000C42E4" w:rsidRPr="008E3C9B" w:rsidRDefault="000C42E4" w:rsidP="00554C0E">
            <w:r w:rsidRPr="008E3C9B">
              <w:t>Tel:</w:t>
            </w:r>
            <w:r>
              <w:t xml:space="preserve"> </w:t>
            </w:r>
            <w:r w:rsidRPr="008E3C9B">
              <w:t>+1 613-670-3211</w:t>
            </w:r>
          </w:p>
          <w:p w:rsidR="000C42E4" w:rsidRPr="008E3C9B" w:rsidRDefault="000C42E4" w:rsidP="00554C0E">
            <w:pPr>
              <w:spacing w:before="0"/>
              <w:rPr>
                <w:lang w:val="fr-CH"/>
              </w:rPr>
            </w:pPr>
            <w:r w:rsidRPr="008E3C9B">
              <w:rPr>
                <w:lang w:val="fr-CH"/>
              </w:rPr>
              <w:t xml:space="preserve">Email: </w:t>
            </w:r>
            <w:hyperlink r:id="rId9" w:history="1">
              <w:r w:rsidRPr="0024676F">
                <w:rPr>
                  <w:rStyle w:val="Hyperlink"/>
                  <w:lang w:val="fr-CH"/>
                </w:rPr>
                <w:t>sshew@ciena.com</w:t>
              </w:r>
            </w:hyperlink>
            <w:r>
              <w:rPr>
                <w:lang w:val="fr-CH"/>
              </w:rPr>
              <w:t xml:space="preserve"> </w:t>
            </w:r>
          </w:p>
        </w:tc>
      </w:tr>
      <w:tr w:rsidR="000C42E4" w:rsidRPr="008E3C9B" w:rsidTr="00554C0E">
        <w:trPr>
          <w:gridAfter w:val="1"/>
          <w:wAfter w:w="57" w:type="dxa"/>
          <w:cantSplit/>
          <w:trHeight w:val="204"/>
        </w:trPr>
        <w:tc>
          <w:tcPr>
            <w:tcW w:w="1608" w:type="dxa"/>
            <w:gridSpan w:val="3"/>
            <w:tcBorders>
              <w:top w:val="single" w:sz="12" w:space="0" w:color="auto"/>
            </w:tcBorders>
          </w:tcPr>
          <w:p w:rsidR="000C42E4" w:rsidRPr="008E3C9B" w:rsidRDefault="000C42E4" w:rsidP="00554C0E">
            <w:pPr>
              <w:rPr>
                <w:b/>
                <w:bCs/>
                <w:lang w:val="fr-CH"/>
              </w:rPr>
            </w:pPr>
            <w:r w:rsidRPr="008E3C9B">
              <w:rPr>
                <w:b/>
                <w:bCs/>
                <w:lang w:val="fr-CH"/>
              </w:rPr>
              <w:t>Contact:</w:t>
            </w:r>
          </w:p>
        </w:tc>
        <w:tc>
          <w:tcPr>
            <w:tcW w:w="4369" w:type="dxa"/>
            <w:gridSpan w:val="4"/>
            <w:tcBorders>
              <w:top w:val="single" w:sz="12" w:space="0" w:color="auto"/>
            </w:tcBorders>
          </w:tcPr>
          <w:p w:rsidR="000C42E4" w:rsidRPr="00C971C3" w:rsidRDefault="000C42E4" w:rsidP="00554C0E">
            <w:pPr>
              <w:rPr>
                <w:lang w:val="fr-CH"/>
              </w:rPr>
            </w:pPr>
            <w:r w:rsidRPr="00C971C3">
              <w:rPr>
                <w:lang w:val="fr-CH"/>
              </w:rPr>
              <w:t>Hing-Kam Lam</w:t>
            </w:r>
          </w:p>
          <w:p w:rsidR="000C42E4" w:rsidRPr="00C971C3" w:rsidRDefault="000C42E4" w:rsidP="00554C0E">
            <w:pPr>
              <w:spacing w:before="0"/>
              <w:rPr>
                <w:lang w:val="fr-CH"/>
              </w:rPr>
            </w:pPr>
            <w:r w:rsidRPr="00C971C3">
              <w:rPr>
                <w:lang w:val="fr-CH"/>
              </w:rPr>
              <w:t>Rapporteur Q14/15</w:t>
            </w:r>
          </w:p>
        </w:tc>
        <w:tc>
          <w:tcPr>
            <w:tcW w:w="3889" w:type="dxa"/>
            <w:tcBorders>
              <w:top w:val="single" w:sz="12" w:space="0" w:color="auto"/>
            </w:tcBorders>
          </w:tcPr>
          <w:p w:rsidR="000C42E4" w:rsidRPr="008E3C9B" w:rsidRDefault="000C42E4" w:rsidP="00554C0E">
            <w:r w:rsidRPr="008E3C9B">
              <w:t xml:space="preserve">Tel: </w:t>
            </w:r>
            <w:r>
              <w:t>+1 732-275-4646</w:t>
            </w:r>
          </w:p>
          <w:p w:rsidR="000C42E4" w:rsidRPr="008E3C9B" w:rsidRDefault="000C42E4" w:rsidP="00554C0E">
            <w:pPr>
              <w:spacing w:before="0"/>
            </w:pPr>
            <w:r w:rsidRPr="008E3C9B">
              <w:t xml:space="preserve">Email: </w:t>
            </w:r>
            <w:hyperlink r:id="rId10" w:history="1">
              <w:r w:rsidRPr="0024676F">
                <w:rPr>
                  <w:rStyle w:val="Hyperlink"/>
                  <w:lang w:val="fr-FR"/>
                </w:rPr>
                <w:t>kamlam@fiberhome.com</w:t>
              </w:r>
            </w:hyperlink>
            <w:r>
              <w:rPr>
                <w:lang w:val="fr-FR"/>
              </w:rPr>
              <w:t xml:space="preserve"> </w:t>
            </w:r>
          </w:p>
        </w:tc>
      </w:tr>
      <w:tr w:rsidR="000C42E4" w:rsidRPr="008E3C9B" w:rsidTr="00554C0E">
        <w:trPr>
          <w:gridAfter w:val="1"/>
          <w:wAfter w:w="57" w:type="dxa"/>
          <w:cantSplit/>
          <w:trHeight w:val="204"/>
        </w:trPr>
        <w:tc>
          <w:tcPr>
            <w:tcW w:w="1608" w:type="dxa"/>
            <w:gridSpan w:val="3"/>
            <w:tcBorders>
              <w:top w:val="single" w:sz="12" w:space="0" w:color="auto"/>
            </w:tcBorders>
          </w:tcPr>
          <w:p w:rsidR="000C42E4" w:rsidRPr="008E3C9B" w:rsidRDefault="000C42E4" w:rsidP="00554C0E">
            <w:pPr>
              <w:rPr>
                <w:b/>
                <w:bCs/>
                <w:lang w:val="fr-CH"/>
              </w:rPr>
            </w:pPr>
            <w:r w:rsidRPr="008E3C9B">
              <w:rPr>
                <w:b/>
                <w:bCs/>
                <w:lang w:val="fr-CH"/>
              </w:rPr>
              <w:t>Contact:</w:t>
            </w:r>
          </w:p>
        </w:tc>
        <w:tc>
          <w:tcPr>
            <w:tcW w:w="4369" w:type="dxa"/>
            <w:gridSpan w:val="4"/>
            <w:tcBorders>
              <w:top w:val="single" w:sz="12" w:space="0" w:color="auto"/>
            </w:tcBorders>
          </w:tcPr>
          <w:p w:rsidR="000C42E4" w:rsidRPr="008E3C9B" w:rsidRDefault="000C42E4" w:rsidP="00554C0E">
            <w:r w:rsidRPr="008E3C9B">
              <w:t>Scott Mansfield</w:t>
            </w:r>
          </w:p>
          <w:p w:rsidR="000C42E4" w:rsidRPr="008E3C9B" w:rsidRDefault="000C42E4" w:rsidP="00554C0E">
            <w:pPr>
              <w:spacing w:before="0"/>
            </w:pPr>
            <w:r w:rsidRPr="008E3C9B">
              <w:t>Associate Rapporteur Q14/15</w:t>
            </w:r>
          </w:p>
        </w:tc>
        <w:tc>
          <w:tcPr>
            <w:tcW w:w="3889" w:type="dxa"/>
            <w:tcBorders>
              <w:top w:val="single" w:sz="12" w:space="0" w:color="auto"/>
            </w:tcBorders>
          </w:tcPr>
          <w:p w:rsidR="000C42E4" w:rsidRPr="008E3C9B" w:rsidRDefault="000C42E4" w:rsidP="00554C0E">
            <w:r w:rsidRPr="008E3C9B">
              <w:t xml:space="preserve">Tel: +1 </w:t>
            </w:r>
            <w:r>
              <w:t>613-963-6171</w:t>
            </w:r>
          </w:p>
          <w:p w:rsidR="000C42E4" w:rsidRPr="008E3C9B" w:rsidRDefault="000C42E4" w:rsidP="00554C0E">
            <w:pPr>
              <w:spacing w:before="0"/>
            </w:pPr>
            <w:r w:rsidRPr="008E3C9B">
              <w:t xml:space="preserve">Email: </w:t>
            </w:r>
            <w:hyperlink r:id="rId11" w:history="1">
              <w:r w:rsidRPr="0024676F">
                <w:rPr>
                  <w:rStyle w:val="Hyperlink"/>
                </w:rPr>
                <w:t>scott.mansfield@ericsson.com</w:t>
              </w:r>
            </w:hyperlink>
            <w:r>
              <w:t xml:space="preserve"> </w:t>
            </w:r>
          </w:p>
        </w:tc>
      </w:tr>
      <w:tr w:rsidR="000C42E4" w:rsidRPr="008E3C9B" w:rsidTr="00554C0E">
        <w:trPr>
          <w:gridBefore w:val="1"/>
          <w:wBefore w:w="56" w:type="dxa"/>
          <w:cantSplit/>
          <w:trHeight w:val="204"/>
        </w:trPr>
        <w:tc>
          <w:tcPr>
            <w:tcW w:w="9867" w:type="dxa"/>
            <w:gridSpan w:val="8"/>
            <w:tcBorders>
              <w:top w:val="single" w:sz="12" w:space="0" w:color="auto"/>
            </w:tcBorders>
          </w:tcPr>
          <w:p w:rsidR="000C42E4" w:rsidRPr="008E3C9B" w:rsidRDefault="000C42E4" w:rsidP="00554C0E">
            <w:pPr>
              <w:spacing w:before="0"/>
              <w:rPr>
                <w:sz w:val="18"/>
              </w:rPr>
            </w:pPr>
          </w:p>
        </w:tc>
      </w:tr>
    </w:tbl>
    <w:p w:rsidR="000C42E4" w:rsidRDefault="000C42E4" w:rsidP="0082373C">
      <w:pPr>
        <w:rPr>
          <w:rFonts w:eastAsia="MS Mincho"/>
        </w:rPr>
      </w:pPr>
    </w:p>
    <w:p w:rsidR="0082373C" w:rsidRDefault="0082373C" w:rsidP="0082373C">
      <w:r>
        <w:rPr>
          <w:lang w:eastAsia="zh-CN"/>
        </w:rPr>
        <w:t xml:space="preserve">ITU-T SG15 would like to thank 3GPP SA5 for their request regarding </w:t>
      </w:r>
      <w:r w:rsidRPr="00532AE9">
        <w:t xml:space="preserve">transport network </w:t>
      </w:r>
      <w:r>
        <w:t>management</w:t>
      </w:r>
      <w:r w:rsidRPr="00532AE9">
        <w:t xml:space="preserve"> </w:t>
      </w:r>
      <w:r>
        <w:t>support</w:t>
      </w:r>
      <w:r w:rsidRPr="00532AE9">
        <w:t xml:space="preserve"> </w:t>
      </w:r>
      <w:r>
        <w:t>of 3GPP 5G. The international standards developed by Study Group 15 define technologies and architectures of optical transport networks enabling long-haul global information exchange. Q12/15</w:t>
      </w:r>
      <w:r w:rsidRPr="00AC06CD">
        <w:t xml:space="preserve"> </w:t>
      </w:r>
      <w:r>
        <w:t>and Q14/15 have responsibility for the control for the management and control of transport systems and equipment.</w:t>
      </w:r>
    </w:p>
    <w:p w:rsidR="0082373C" w:rsidRDefault="0082373C" w:rsidP="0082373C">
      <w:r>
        <w:rPr>
          <w:lang w:eastAsia="zh-CN"/>
        </w:rPr>
        <w:lastRenderedPageBreak/>
        <w:t>Questions</w:t>
      </w:r>
      <w:r>
        <w:rPr>
          <w:rFonts w:hint="eastAsia"/>
          <w:lang w:eastAsia="zh-CN"/>
        </w:rPr>
        <w:t xml:space="preserve"> </w:t>
      </w:r>
      <w:r>
        <w:rPr>
          <w:lang w:eastAsia="zh-CN"/>
        </w:rPr>
        <w:t xml:space="preserve">in your liaison </w:t>
      </w:r>
      <w:r>
        <w:rPr>
          <w:rFonts w:hint="eastAsia"/>
          <w:lang w:eastAsia="zh-CN"/>
        </w:rPr>
        <w:t xml:space="preserve">related to </w:t>
      </w:r>
      <w:r>
        <w:rPr>
          <w:lang w:eastAsia="zh-CN"/>
        </w:rPr>
        <w:t xml:space="preserve">the </w:t>
      </w:r>
      <w:r w:rsidRPr="00532AE9">
        <w:t xml:space="preserve">transport network </w:t>
      </w:r>
      <w:r>
        <w:t>management</w:t>
      </w:r>
      <w:r w:rsidRPr="00532AE9">
        <w:t xml:space="preserve"> </w:t>
      </w:r>
      <w:r>
        <w:t>to support</w:t>
      </w:r>
      <w:r w:rsidRPr="00532AE9">
        <w:t xml:space="preserve"> </w:t>
      </w:r>
      <w:r>
        <w:t>3GPP 5G were discussed during a joint meeting of Q12/15 and Q14/15 from 14</w:t>
      </w:r>
      <w:r w:rsidRPr="00693CCA">
        <w:rPr>
          <w:vertAlign w:val="superscript"/>
        </w:rPr>
        <w:t>th</w:t>
      </w:r>
      <w:r>
        <w:t xml:space="preserve"> to 18</w:t>
      </w:r>
      <w:r w:rsidRPr="00693CCA">
        <w:rPr>
          <w:vertAlign w:val="superscript"/>
        </w:rPr>
        <w:t>th</w:t>
      </w:r>
      <w:r>
        <w:t xml:space="preserve"> May 2018.</w:t>
      </w:r>
      <w:r>
        <w:rPr>
          <w:rFonts w:hint="eastAsia"/>
          <w:lang w:eastAsia="zh-CN"/>
        </w:rPr>
        <w:t xml:space="preserve"> </w:t>
      </w:r>
      <w:r>
        <w:t>Our responses are below:</w:t>
      </w:r>
    </w:p>
    <w:p w:rsidR="0082373C" w:rsidRPr="0082373C" w:rsidRDefault="0082373C" w:rsidP="0082373C"/>
    <w:p w:rsidR="0082373C" w:rsidRPr="0082373C" w:rsidRDefault="0082373C" w:rsidP="0082373C">
      <w:pPr>
        <w:numPr>
          <w:ilvl w:val="0"/>
          <w:numId w:val="44"/>
        </w:numPr>
        <w:tabs>
          <w:tab w:val="clear" w:pos="794"/>
          <w:tab w:val="clear" w:pos="1191"/>
          <w:tab w:val="clear" w:pos="1588"/>
          <w:tab w:val="clear" w:pos="1985"/>
        </w:tabs>
        <w:overflowPunct/>
        <w:autoSpaceDE/>
        <w:autoSpaceDN/>
        <w:adjustRightInd/>
        <w:spacing w:before="0"/>
        <w:textAlignment w:val="auto"/>
        <w:rPr>
          <w:bCs/>
          <w:lang w:eastAsia="zh-CN"/>
        </w:rPr>
      </w:pPr>
      <w:r w:rsidRPr="0082373C">
        <w:rPr>
          <w:bCs/>
          <w:lang w:eastAsia="zh-CN"/>
        </w:rPr>
        <w:t>Which types of transport networks are in the management scope of GSTR-TN5G and Transport API?</w:t>
      </w:r>
    </w:p>
    <w:p w:rsidR="0082373C" w:rsidRPr="0082373C" w:rsidRDefault="0082373C" w:rsidP="0082373C">
      <w:pPr>
        <w:ind w:left="720"/>
        <w:rPr>
          <w:color w:val="000000"/>
          <w:shd w:val="clear" w:color="auto" w:fill="FFFFFF"/>
        </w:rPr>
      </w:pPr>
      <w:r w:rsidRPr="0082373C">
        <w:rPr>
          <w:rFonts w:eastAsia="SimSun"/>
          <w:lang w:val="en-US" w:eastAsia="zh-CN"/>
        </w:rPr>
        <w:t xml:space="preserve">The first version of </w:t>
      </w:r>
      <w:r w:rsidRPr="0082373C">
        <w:t>Technical Report (GSTR-TN5G) on “Transport network support of IMT-2020/5G”</w:t>
      </w:r>
      <w:r w:rsidRPr="0082373C">
        <w:rPr>
          <w:lang w:eastAsia="zh-CN"/>
        </w:rPr>
        <w:t xml:space="preserve"> focuses on the requirements on transport networks in order to support IMT-2020/5G networks. </w:t>
      </w:r>
      <w:r w:rsidRPr="0082373C">
        <w:rPr>
          <w:color w:val="000000"/>
          <w:shd w:val="clear" w:color="auto" w:fill="FFFFFF"/>
        </w:rPr>
        <w:t>Transport network technologies are those that are in the scope of SG15 include OTN, Ethernet</w:t>
      </w:r>
      <w:r w:rsidRPr="0082373C">
        <w:t xml:space="preserve"> transport</w:t>
      </w:r>
      <w:r w:rsidRPr="0082373C">
        <w:rPr>
          <w:color w:val="000000"/>
          <w:shd w:val="clear" w:color="auto" w:fill="FFFFFF"/>
        </w:rPr>
        <w:t xml:space="preserve">, PON, and MPLS-TP etc. </w:t>
      </w:r>
      <w:r w:rsidRPr="0082373C">
        <w:t>Q14/15 is responsible to develop the specifications for the control and management of transport network resources, encompassing requirements, protocol-neutral Information Models (IM) and protocol-specific solutions (Data Model – DM) for common transport functionality, and transport technology-specific functionality (e.g., OTN, Ethernet transport, MPLS-TP).</w:t>
      </w:r>
    </w:p>
    <w:p w:rsidR="0082373C" w:rsidRPr="0082373C" w:rsidRDefault="0082373C" w:rsidP="0082373C">
      <w:pPr>
        <w:rPr>
          <w:rFonts w:eastAsia="MS Mincho"/>
        </w:rPr>
      </w:pPr>
    </w:p>
    <w:p w:rsidR="0082373C" w:rsidRPr="0082373C" w:rsidRDefault="0082373C" w:rsidP="0082373C">
      <w:pPr>
        <w:numPr>
          <w:ilvl w:val="0"/>
          <w:numId w:val="44"/>
        </w:numPr>
        <w:tabs>
          <w:tab w:val="clear" w:pos="794"/>
          <w:tab w:val="clear" w:pos="1191"/>
          <w:tab w:val="clear" w:pos="1588"/>
          <w:tab w:val="clear" w:pos="1985"/>
        </w:tabs>
        <w:overflowPunct/>
        <w:autoSpaceDE/>
        <w:autoSpaceDN/>
        <w:adjustRightInd/>
        <w:spacing w:before="0"/>
        <w:textAlignment w:val="auto"/>
        <w:rPr>
          <w:b/>
          <w:bCs/>
          <w:color w:val="FF0000"/>
        </w:rPr>
      </w:pPr>
      <w:r w:rsidRPr="0082373C">
        <w:rPr>
          <w:bCs/>
          <w:lang w:eastAsia="zh-CN"/>
        </w:rPr>
        <w:t>Is t</w:t>
      </w:r>
      <w:r w:rsidRPr="0082373C">
        <w:rPr>
          <w:bCs/>
        </w:rPr>
        <w:t>he SDN controller</w:t>
      </w:r>
      <w:r w:rsidRPr="0082373C">
        <w:rPr>
          <w:bCs/>
          <w:lang w:eastAsia="zh-CN"/>
        </w:rPr>
        <w:t xml:space="preserve"> mentioned in the LS a standardized entity</w:t>
      </w:r>
      <w:r w:rsidRPr="0082373C">
        <w:rPr>
          <w:bCs/>
        </w:rPr>
        <w:t>?</w:t>
      </w:r>
      <w:r w:rsidRPr="0082373C">
        <w:rPr>
          <w:bCs/>
          <w:lang w:eastAsia="zh-CN"/>
        </w:rPr>
        <w:t xml:space="preserve"> If yes, SA5 would appreciate if the specification defining a management interface for it is indicated.</w:t>
      </w:r>
    </w:p>
    <w:p w:rsidR="0082373C" w:rsidRPr="0082373C" w:rsidRDefault="0082373C" w:rsidP="0082373C">
      <w:pPr>
        <w:ind w:left="720"/>
        <w:rPr>
          <w:lang w:eastAsia="zh-CN"/>
        </w:rPr>
      </w:pPr>
      <w:r w:rsidRPr="0082373C">
        <w:rPr>
          <w:lang w:eastAsia="zh-CN"/>
        </w:rPr>
        <w:t>ITU-T Recommendation G.7702 “Architecture for SDN control of transport networks” describes the reference architecture for Software Defined Networking (SDN) control of transport networks. The SDN controller is described in terms of abstract components and interfaces that represent logical functions. The control components are management-control continuum (MCC) functions, including those described in G.7701.</w:t>
      </w:r>
    </w:p>
    <w:p w:rsidR="0082373C" w:rsidRPr="0082373C" w:rsidRDefault="0082373C" w:rsidP="0082373C">
      <w:pPr>
        <w:ind w:left="720"/>
        <w:rPr>
          <w:lang w:eastAsia="zh-CN"/>
        </w:rPr>
      </w:pPr>
      <w:r w:rsidRPr="0082373C">
        <w:rPr>
          <w:lang w:eastAsia="zh-CN"/>
        </w:rPr>
        <w:t xml:space="preserve">The interface supported by an SDN controller is the CPI (Control Plane Interface). The interface between Transport NEs and SDN controllers, between SDN controllers and adjacent layers, between SDN controller and Applications, and between SDN controller and the administrator role, are all CPIs. The administrator role could be a legacy management system. So </w:t>
      </w:r>
      <w:r w:rsidR="00671239">
        <w:rPr>
          <w:lang w:eastAsia="zh-CN"/>
        </w:rPr>
        <w:t xml:space="preserve">the </w:t>
      </w:r>
      <w:r w:rsidRPr="0082373C">
        <w:rPr>
          <w:lang w:eastAsia="zh-CN"/>
        </w:rPr>
        <w:t>CPI could support management functional requirements of SDN controller. Specific interfaces may be derived from the model in G.7711 and technology specific information models such as G.874.1 (OTN).</w:t>
      </w:r>
    </w:p>
    <w:p w:rsidR="0082373C" w:rsidRPr="0082373C" w:rsidRDefault="0082373C" w:rsidP="0082373C">
      <w:pPr>
        <w:rPr>
          <w:lang w:eastAsia="zh-CN"/>
        </w:rPr>
      </w:pPr>
    </w:p>
    <w:p w:rsidR="0082373C" w:rsidRPr="0082373C" w:rsidRDefault="0082373C" w:rsidP="0082373C">
      <w:pPr>
        <w:numPr>
          <w:ilvl w:val="0"/>
          <w:numId w:val="44"/>
        </w:numPr>
        <w:tabs>
          <w:tab w:val="clear" w:pos="794"/>
          <w:tab w:val="clear" w:pos="1191"/>
          <w:tab w:val="clear" w:pos="1588"/>
          <w:tab w:val="clear" w:pos="1985"/>
        </w:tabs>
        <w:overflowPunct/>
        <w:autoSpaceDE/>
        <w:autoSpaceDN/>
        <w:adjustRightInd/>
        <w:spacing w:before="0"/>
        <w:textAlignment w:val="auto"/>
        <w:rPr>
          <w:bCs/>
        </w:rPr>
      </w:pPr>
      <w:r w:rsidRPr="0082373C">
        <w:rPr>
          <w:bCs/>
        </w:rPr>
        <w:t xml:space="preserve">Which interface and operations </w:t>
      </w:r>
      <w:r w:rsidRPr="0082373C">
        <w:rPr>
          <w:bCs/>
          <w:lang w:eastAsia="zh-CN"/>
        </w:rPr>
        <w:t xml:space="preserve">in the Transport API (TAPI) </w:t>
      </w:r>
      <w:r w:rsidRPr="0082373C">
        <w:rPr>
          <w:bCs/>
        </w:rPr>
        <w:t>would be relevant for SA5 to refer to, to support option 1 in S5-181456?</w:t>
      </w:r>
      <w:r w:rsidRPr="0082373C">
        <w:rPr>
          <w:bCs/>
          <w:lang w:eastAsia="zh-CN"/>
        </w:rPr>
        <w:t xml:space="preserve"> </w:t>
      </w:r>
    </w:p>
    <w:p w:rsidR="0082373C" w:rsidRPr="0082373C" w:rsidRDefault="0082373C" w:rsidP="0082373C">
      <w:pPr>
        <w:ind w:left="720"/>
        <w:rPr>
          <w:lang w:eastAsia="zh-CN"/>
        </w:rPr>
      </w:pPr>
      <w:r w:rsidRPr="0082373C">
        <w:rPr>
          <w:lang w:eastAsia="zh-CN"/>
        </w:rPr>
        <w:t xml:space="preserve">The Transport API is specified by ONF OTCC. We recommend that 3GPP SA5 contact the ONF OTCC to obtain relevant details. The TAPI is derived from the ONF TR512 core model (also aligned with </w:t>
      </w:r>
      <w:r w:rsidR="00671239">
        <w:rPr>
          <w:lang w:eastAsia="zh-CN"/>
        </w:rPr>
        <w:t xml:space="preserve">ITU-T </w:t>
      </w:r>
      <w:r w:rsidRPr="0082373C">
        <w:rPr>
          <w:lang w:eastAsia="zh-CN"/>
        </w:rPr>
        <w:t>G.7711).</w:t>
      </w:r>
    </w:p>
    <w:p w:rsidR="0082373C" w:rsidRPr="00BD6160" w:rsidRDefault="0082373C" w:rsidP="0082373C">
      <w:pPr>
        <w:rPr>
          <w:rFonts w:eastAsia="MS Mincho"/>
        </w:rPr>
      </w:pPr>
    </w:p>
    <w:p w:rsidR="0082373C" w:rsidRDefault="0082373C" w:rsidP="0082373C">
      <w:pPr>
        <w:rPr>
          <w:rFonts w:eastAsia="MS Mincho"/>
        </w:rPr>
      </w:pPr>
      <w:r>
        <w:t xml:space="preserve">We look forward to response from 3GPP so that we can develop transport network management / control aspects to support 3GPP 5G. The next meeting of Q12/15 and Q14/15 will be held </w:t>
      </w:r>
      <w:r w:rsidR="00023095">
        <w:t>8-</w:t>
      </w:r>
      <w:r>
        <w:t>19 October 2018.</w:t>
      </w:r>
    </w:p>
    <w:p w:rsidR="0082373C" w:rsidRDefault="0082373C" w:rsidP="0082373C">
      <w:pPr>
        <w:rPr>
          <w:rFonts w:eastAsia="MS Mincho"/>
        </w:rPr>
      </w:pPr>
    </w:p>
    <w:p w:rsidR="0082373C" w:rsidRDefault="0082373C" w:rsidP="0082373C">
      <w:pPr>
        <w:jc w:val="center"/>
      </w:pPr>
      <w:r>
        <w:t>_______________________</w:t>
      </w:r>
    </w:p>
    <w:p w:rsidR="00434EC4" w:rsidRDefault="00434EC4" w:rsidP="00023095">
      <w:pPr>
        <w:jc w:val="center"/>
        <w:rPr>
          <w:highlight w:val="yellow"/>
        </w:rPr>
      </w:pPr>
    </w:p>
    <w:p w:rsidR="001A072A" w:rsidRDefault="001A072A">
      <w:pPr>
        <w:tabs>
          <w:tab w:val="clear" w:pos="794"/>
          <w:tab w:val="clear" w:pos="1191"/>
          <w:tab w:val="clear" w:pos="1588"/>
          <w:tab w:val="clear" w:pos="1985"/>
        </w:tabs>
        <w:overflowPunct/>
        <w:autoSpaceDE/>
        <w:autoSpaceDN/>
        <w:adjustRightInd/>
        <w:spacing w:before="0"/>
        <w:textAlignment w:val="auto"/>
        <w:rPr>
          <w:highlight w:val="yellow"/>
        </w:rPr>
      </w:pPr>
    </w:p>
    <w:sectPr w:rsidR="001A072A" w:rsidSect="008766DA">
      <w:headerReference w:type="even" r:id="rId12"/>
      <w:headerReference w:type="default" r:id="rId13"/>
      <w:pgSz w:w="11907" w:h="16840" w:code="9"/>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5078" w:rsidRDefault="00095078">
      <w:r>
        <w:separator/>
      </w:r>
    </w:p>
  </w:endnote>
  <w:endnote w:type="continuationSeparator" w:id="0">
    <w:p w:rsidR="00095078" w:rsidRDefault="0009507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5078" w:rsidRDefault="00095078">
      <w:r>
        <w:separator/>
      </w:r>
    </w:p>
  </w:footnote>
  <w:footnote w:type="continuationSeparator" w:id="0">
    <w:p w:rsidR="00095078" w:rsidRDefault="000950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0F1" w:rsidRDefault="003020F1">
    <w:pPr>
      <w:pStyle w:val="Header"/>
      <w:tabs>
        <w:tab w:val="left" w:pos="4680"/>
      </w:tabs>
      <w:jc w:val="left"/>
      <w:rPr>
        <w:sz w:val="24"/>
      </w:rPr>
    </w:pPr>
    <w:r>
      <w:rPr>
        <w:sz w:val="24"/>
      </w:rPr>
      <w:t>WD03</w:t>
    </w:r>
    <w:r>
      <w:rPr>
        <w:sz w:val="24"/>
      </w:rPr>
      <w:tab/>
      <w:t xml:space="preserve">- </w:t>
    </w:r>
    <w:r w:rsidR="0007068D">
      <w:rPr>
        <w:rStyle w:val="PageNumber"/>
        <w:sz w:val="24"/>
      </w:rPr>
      <w:fldChar w:fldCharType="begin"/>
    </w:r>
    <w:r>
      <w:rPr>
        <w:rStyle w:val="PageNumber"/>
        <w:sz w:val="24"/>
      </w:rPr>
      <w:instrText xml:space="preserve"> PAGE </w:instrText>
    </w:r>
    <w:r w:rsidR="0007068D">
      <w:rPr>
        <w:rStyle w:val="PageNumber"/>
        <w:sz w:val="24"/>
      </w:rPr>
      <w:fldChar w:fldCharType="separate"/>
    </w:r>
    <w:r>
      <w:rPr>
        <w:rStyle w:val="PageNumber"/>
        <w:noProof/>
        <w:sz w:val="24"/>
      </w:rPr>
      <w:t>2</w:t>
    </w:r>
    <w:r w:rsidR="0007068D">
      <w:rPr>
        <w:rStyle w:val="PageNumber"/>
        <w:sz w:val="24"/>
      </w:rPr>
      <w:fldChar w:fldCharType="end"/>
    </w:r>
    <w:r>
      <w:rPr>
        <w:sz w:val="24"/>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0F1" w:rsidRPr="008766DA" w:rsidRDefault="008766DA" w:rsidP="008766DA">
    <w:pPr>
      <w:pStyle w:val="Header"/>
    </w:pPr>
    <w:r w:rsidRPr="008766DA">
      <w:t xml:space="preserve">- </w:t>
    </w:r>
    <w:r w:rsidR="0007068D" w:rsidRPr="008766DA">
      <w:fldChar w:fldCharType="begin"/>
    </w:r>
    <w:r w:rsidRPr="008766DA">
      <w:instrText xml:space="preserve"> PAGE  \* MERGEFORMAT </w:instrText>
    </w:r>
    <w:r w:rsidR="0007068D" w:rsidRPr="008766DA">
      <w:fldChar w:fldCharType="separate"/>
    </w:r>
    <w:r w:rsidR="0096440B">
      <w:rPr>
        <w:noProof/>
      </w:rPr>
      <w:t>2</w:t>
    </w:r>
    <w:r w:rsidR="0007068D" w:rsidRPr="008766DA">
      <w:fldChar w:fldCharType="end"/>
    </w:r>
    <w:r w:rsidRPr="008766DA">
      <w:t xml:space="preserve"> -</w:t>
    </w:r>
  </w:p>
  <w:p w:rsidR="008766DA" w:rsidRPr="008766DA" w:rsidRDefault="0007068D" w:rsidP="008766DA">
    <w:pPr>
      <w:pStyle w:val="Header"/>
      <w:spacing w:after="240"/>
    </w:pPr>
    <w:r w:rsidRPr="008766DA">
      <w:fldChar w:fldCharType="begin"/>
    </w:r>
    <w:r w:rsidR="008766DA" w:rsidRPr="008766DA">
      <w:instrText xml:space="preserve"> STYLEREF  Docnumber  </w:instrText>
    </w:r>
    <w:r w:rsidRPr="008766DA">
      <w:fldChar w:fldCharType="separate"/>
    </w:r>
    <w:r w:rsidR="0096440B">
      <w:rPr>
        <w:noProof/>
      </w:rPr>
      <w:t>SG15-LS122</w:t>
    </w:r>
    <w:r w:rsidRPr="008766DA">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52DAC"/>
    <w:multiLevelType w:val="multilevel"/>
    <w:tmpl w:val="10226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D05930"/>
    <w:multiLevelType w:val="hybridMultilevel"/>
    <w:tmpl w:val="883E3A46"/>
    <w:lvl w:ilvl="0" w:tplc="10090011">
      <w:start w:val="1"/>
      <w:numFmt w:val="decimal"/>
      <w:lvlText w:val="%1)"/>
      <w:lvlJc w:val="left"/>
      <w:pPr>
        <w:tabs>
          <w:tab w:val="num" w:pos="720"/>
        </w:tabs>
        <w:ind w:left="720" w:hanging="360"/>
      </w:pPr>
    </w:lvl>
    <w:lvl w:ilvl="1" w:tplc="10090019">
      <w:start w:val="1"/>
      <w:numFmt w:val="lowerLetter"/>
      <w:lvlText w:val="%2."/>
      <w:lvlJc w:val="left"/>
      <w:pPr>
        <w:tabs>
          <w:tab w:val="num" w:pos="1440"/>
        </w:tabs>
        <w:ind w:left="1440" w:hanging="360"/>
      </w:pPr>
    </w:lvl>
    <w:lvl w:ilvl="2" w:tplc="1009001B">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2">
    <w:nsid w:val="08BB2FD2"/>
    <w:multiLevelType w:val="hybridMultilevel"/>
    <w:tmpl w:val="9B604B42"/>
    <w:lvl w:ilvl="0" w:tplc="271806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103530"/>
    <w:multiLevelType w:val="hybridMultilevel"/>
    <w:tmpl w:val="93B4E308"/>
    <w:lvl w:ilvl="0" w:tplc="A21C7C72">
      <w:start w:val="1"/>
      <w:numFmt w:val="decimal"/>
      <w:lvlText w:val="%1."/>
      <w:lvlJc w:val="left"/>
      <w:pPr>
        <w:ind w:left="1160" w:hanging="8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19040B"/>
    <w:multiLevelType w:val="hybridMultilevel"/>
    <w:tmpl w:val="AAD64F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68C281C"/>
    <w:multiLevelType w:val="hybridMultilevel"/>
    <w:tmpl w:val="E9AE5376"/>
    <w:lvl w:ilvl="0" w:tplc="500E7EB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F56E30"/>
    <w:multiLevelType w:val="hybridMultilevel"/>
    <w:tmpl w:val="025C0382"/>
    <w:lvl w:ilvl="0" w:tplc="EDA8DD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754D6F"/>
    <w:multiLevelType w:val="hybridMultilevel"/>
    <w:tmpl w:val="DFA099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9C12BC7"/>
    <w:multiLevelType w:val="hybridMultilevel"/>
    <w:tmpl w:val="677C7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CF4129"/>
    <w:multiLevelType w:val="hybridMultilevel"/>
    <w:tmpl w:val="E9840B24"/>
    <w:lvl w:ilvl="0" w:tplc="EDA8DD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5905D1"/>
    <w:multiLevelType w:val="hybridMultilevel"/>
    <w:tmpl w:val="8300271C"/>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63130A"/>
    <w:multiLevelType w:val="hybridMultilevel"/>
    <w:tmpl w:val="275A0982"/>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28376C"/>
    <w:multiLevelType w:val="hybridMultilevel"/>
    <w:tmpl w:val="B6824E3C"/>
    <w:lvl w:ilvl="0" w:tplc="62AA8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ED1F43"/>
    <w:multiLevelType w:val="hybridMultilevel"/>
    <w:tmpl w:val="1728A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092601"/>
    <w:multiLevelType w:val="hybridMultilevel"/>
    <w:tmpl w:val="614E4B70"/>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0D15E8"/>
    <w:multiLevelType w:val="multilevel"/>
    <w:tmpl w:val="10226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E900DC1"/>
    <w:multiLevelType w:val="hybridMultilevel"/>
    <w:tmpl w:val="B5864E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49C7796"/>
    <w:multiLevelType w:val="multilevel"/>
    <w:tmpl w:val="10226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81777FC"/>
    <w:multiLevelType w:val="hybridMultilevel"/>
    <w:tmpl w:val="C2222D3A"/>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290EF6"/>
    <w:multiLevelType w:val="multilevel"/>
    <w:tmpl w:val="10226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A370B5E"/>
    <w:multiLevelType w:val="hybridMultilevel"/>
    <w:tmpl w:val="79D099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E632404"/>
    <w:multiLevelType w:val="hybridMultilevel"/>
    <w:tmpl w:val="0304288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E865F7A"/>
    <w:multiLevelType w:val="hybridMultilevel"/>
    <w:tmpl w:val="2946EA90"/>
    <w:lvl w:ilvl="0" w:tplc="52E445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0BA4F73"/>
    <w:multiLevelType w:val="hybridMultilevel"/>
    <w:tmpl w:val="6BCE4A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16E4F71"/>
    <w:multiLevelType w:val="hybridMultilevel"/>
    <w:tmpl w:val="B08A39FC"/>
    <w:lvl w:ilvl="0" w:tplc="500E7E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200D46"/>
    <w:multiLevelType w:val="hybridMultilevel"/>
    <w:tmpl w:val="C98EF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3418D6"/>
    <w:multiLevelType w:val="hybridMultilevel"/>
    <w:tmpl w:val="387A19A0"/>
    <w:lvl w:ilvl="0" w:tplc="04090001">
      <w:start w:val="1"/>
      <w:numFmt w:val="bullet"/>
      <w:lvlText w:val=""/>
      <w:lvlJc w:val="left"/>
      <w:pPr>
        <w:ind w:left="1080" w:hanging="360"/>
      </w:pPr>
      <w:rPr>
        <w:rFonts w:ascii="Symbol" w:hAnsi="Symbol" w:hint="default"/>
      </w:rPr>
    </w:lvl>
    <w:lvl w:ilvl="1" w:tplc="924E1FCA">
      <w:start w:val="7"/>
      <w:numFmt w:val="bullet"/>
      <w:lvlText w:val="•"/>
      <w:lvlJc w:val="left"/>
      <w:pPr>
        <w:ind w:left="2235" w:hanging="795"/>
      </w:pPr>
      <w:rPr>
        <w:rFonts w:ascii="Times New Roman" w:eastAsia="Times New Roman" w:hAnsi="Times New Roman" w:cs="Times New Roman" w:hint="default"/>
        <w:b/>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94113E6"/>
    <w:multiLevelType w:val="hybridMultilevel"/>
    <w:tmpl w:val="0E183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4F0DB0"/>
    <w:multiLevelType w:val="hybridMultilevel"/>
    <w:tmpl w:val="B4546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D877F7D"/>
    <w:multiLevelType w:val="hybridMultilevel"/>
    <w:tmpl w:val="4EACA4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4E5E29E9"/>
    <w:multiLevelType w:val="hybridMultilevel"/>
    <w:tmpl w:val="7A56CA42"/>
    <w:lvl w:ilvl="0" w:tplc="6128A65A">
      <w:start w:val="1"/>
      <w:numFmt w:val="bullet"/>
      <w:lvlText w:val="-"/>
      <w:lvlJc w:val="left"/>
      <w:pPr>
        <w:ind w:left="720" w:hanging="360"/>
      </w:pPr>
      <w:rPr>
        <w:rFonts w:ascii="Arial" w:eastAsia="Times New Roman" w:hAnsi="Arial" w:cs="Arial" w:hint="default"/>
        <w:b w:val="0"/>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51474586"/>
    <w:multiLevelType w:val="hybridMultilevel"/>
    <w:tmpl w:val="974A5E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E430DB0"/>
    <w:multiLevelType w:val="hybridMultilevel"/>
    <w:tmpl w:val="8B9AF6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5F767A5F"/>
    <w:multiLevelType w:val="hybridMultilevel"/>
    <w:tmpl w:val="B386B2A6"/>
    <w:lvl w:ilvl="0" w:tplc="F530C6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052A4D"/>
    <w:multiLevelType w:val="hybridMultilevel"/>
    <w:tmpl w:val="6268921C"/>
    <w:lvl w:ilvl="0" w:tplc="15387C1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F154FB0"/>
    <w:multiLevelType w:val="hybridMultilevel"/>
    <w:tmpl w:val="CAFCE002"/>
    <w:lvl w:ilvl="0" w:tplc="EDA8DD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3B4FC5"/>
    <w:multiLevelType w:val="hybridMultilevel"/>
    <w:tmpl w:val="DADEFD42"/>
    <w:lvl w:ilvl="0" w:tplc="04090001">
      <w:start w:val="1"/>
      <w:numFmt w:val="bullet"/>
      <w:lvlText w:val=""/>
      <w:lvlJc w:val="left"/>
      <w:pPr>
        <w:ind w:left="720" w:hanging="360"/>
      </w:pPr>
      <w:rPr>
        <w:rFonts w:ascii="Symbol" w:hAnsi="Symbol" w:hint="default"/>
      </w:rPr>
    </w:lvl>
    <w:lvl w:ilvl="1" w:tplc="8BF25B0A">
      <w:numFmt w:val="bullet"/>
      <w:lvlText w:val="•"/>
      <w:lvlJc w:val="left"/>
      <w:pPr>
        <w:ind w:left="1940" w:hanging="8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2C3154"/>
    <w:multiLevelType w:val="hybridMultilevel"/>
    <w:tmpl w:val="675801C6"/>
    <w:lvl w:ilvl="0" w:tplc="EDA8DD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3B6EED"/>
    <w:multiLevelType w:val="hybridMultilevel"/>
    <w:tmpl w:val="81BEE68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
    <w:nsid w:val="74262E4A"/>
    <w:multiLevelType w:val="hybridMultilevel"/>
    <w:tmpl w:val="F9A01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2014DD"/>
    <w:multiLevelType w:val="hybridMultilevel"/>
    <w:tmpl w:val="43CC6D9C"/>
    <w:lvl w:ilvl="0" w:tplc="CE704014">
      <w:start w:val="1"/>
      <w:numFmt w:val="decimal"/>
      <w:pStyle w:val="ListNumber3"/>
      <w:lvlText w:val="%1."/>
      <w:lvlJc w:val="left"/>
      <w:pPr>
        <w:tabs>
          <w:tab w:val="num" w:pos="926"/>
        </w:tabs>
        <w:ind w:left="926"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A6377BD"/>
    <w:multiLevelType w:val="hybridMultilevel"/>
    <w:tmpl w:val="A8DA66EC"/>
    <w:lvl w:ilvl="0" w:tplc="EDA8DD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5D7C83"/>
    <w:multiLevelType w:val="multilevel"/>
    <w:tmpl w:val="10226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C5F2B7D"/>
    <w:multiLevelType w:val="hybridMultilevel"/>
    <w:tmpl w:val="32B46C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1"/>
  </w:num>
  <w:num w:numId="3">
    <w:abstractNumId w:val="31"/>
  </w:num>
  <w:num w:numId="4">
    <w:abstractNumId w:val="25"/>
  </w:num>
  <w:num w:numId="5">
    <w:abstractNumId w:val="42"/>
  </w:num>
  <w:num w:numId="6">
    <w:abstractNumId w:val="17"/>
  </w:num>
  <w:num w:numId="7">
    <w:abstractNumId w:val="0"/>
  </w:num>
  <w:num w:numId="8">
    <w:abstractNumId w:val="19"/>
  </w:num>
  <w:num w:numId="9">
    <w:abstractNumId w:val="15"/>
  </w:num>
  <w:num w:numId="10">
    <w:abstractNumId w:val="41"/>
  </w:num>
  <w:num w:numId="11">
    <w:abstractNumId w:val="26"/>
  </w:num>
  <w:num w:numId="12">
    <w:abstractNumId w:val="9"/>
  </w:num>
  <w:num w:numId="13">
    <w:abstractNumId w:val="37"/>
  </w:num>
  <w:num w:numId="14">
    <w:abstractNumId w:val="6"/>
  </w:num>
  <w:num w:numId="15">
    <w:abstractNumId w:val="35"/>
  </w:num>
  <w:num w:numId="16">
    <w:abstractNumId w:val="13"/>
  </w:num>
  <w:num w:numId="17">
    <w:abstractNumId w:val="21"/>
  </w:num>
  <w:num w:numId="18">
    <w:abstractNumId w:val="7"/>
  </w:num>
  <w:num w:numId="19">
    <w:abstractNumId w:val="16"/>
  </w:num>
  <w:num w:numId="20">
    <w:abstractNumId w:val="34"/>
  </w:num>
  <w:num w:numId="21">
    <w:abstractNumId w:val="8"/>
  </w:num>
  <w:num w:numId="22">
    <w:abstractNumId w:val="20"/>
  </w:num>
  <w:num w:numId="23">
    <w:abstractNumId w:val="29"/>
  </w:num>
  <w:num w:numId="24">
    <w:abstractNumId w:val="23"/>
  </w:num>
  <w:num w:numId="25">
    <w:abstractNumId w:val="43"/>
  </w:num>
  <w:num w:numId="26">
    <w:abstractNumId w:val="3"/>
  </w:num>
  <w:num w:numId="27">
    <w:abstractNumId w:val="4"/>
  </w:num>
  <w:num w:numId="28">
    <w:abstractNumId w:val="12"/>
  </w:num>
  <w:num w:numId="29">
    <w:abstractNumId w:val="33"/>
  </w:num>
  <w:num w:numId="30">
    <w:abstractNumId w:val="22"/>
  </w:num>
  <w:num w:numId="31">
    <w:abstractNumId w:val="32"/>
  </w:num>
  <w:num w:numId="32">
    <w:abstractNumId w:val="14"/>
  </w:num>
  <w:num w:numId="33">
    <w:abstractNumId w:val="5"/>
  </w:num>
  <w:num w:numId="34">
    <w:abstractNumId w:val="11"/>
  </w:num>
  <w:num w:numId="35">
    <w:abstractNumId w:val="38"/>
  </w:num>
  <w:num w:numId="36">
    <w:abstractNumId w:val="36"/>
  </w:num>
  <w:num w:numId="37">
    <w:abstractNumId w:val="39"/>
  </w:num>
  <w:num w:numId="38">
    <w:abstractNumId w:val="27"/>
  </w:num>
  <w:num w:numId="39">
    <w:abstractNumId w:val="28"/>
  </w:num>
  <w:num w:numId="40">
    <w:abstractNumId w:val="24"/>
  </w:num>
  <w:num w:numId="41">
    <w:abstractNumId w:val="18"/>
  </w:num>
  <w:num w:numId="42">
    <w:abstractNumId w:val="2"/>
  </w:num>
  <w:num w:numId="43">
    <w:abstractNumId w:val="10"/>
  </w:num>
  <w:num w:numId="44">
    <w:abstractNumId w:val="3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activeWritingStyle w:appName="MSWord" w:lang="de-DE" w:vendorID="9" w:dllVersion="512" w:checkStyle="0"/>
  <w:activeWritingStyle w:appName="MSWord" w:lang="fr-FR" w:vendorID="9" w:dllVersion="512" w:checkStyle="1"/>
  <w:activeWritingStyle w:appName="MSWord" w:lang="it-IT" w:vendorID="3" w:dllVersion="517" w:checkStyle="1"/>
  <w:activeWritingStyle w:appName="MSWord" w:lang="pl-PL" w:vendorID="12" w:dllVersion="512" w:checkStyle="1"/>
  <w:activeWritingStyle w:appName="MSWord" w:lang="sv-SE" w:vendorID="666" w:dllVersion="513" w:checkStyle="1"/>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1266"/>
  </w:hdrShapeDefaults>
  <w:footnotePr>
    <w:footnote w:id="-1"/>
    <w:footnote w:id="0"/>
  </w:footnotePr>
  <w:endnotePr>
    <w:endnote w:id="-1"/>
    <w:endnote w:id="0"/>
  </w:endnotePr>
  <w:compat/>
  <w:rsids>
    <w:rsidRoot w:val="003137CE"/>
    <w:rsid w:val="000001B0"/>
    <w:rsid w:val="000006B5"/>
    <w:rsid w:val="00000EAB"/>
    <w:rsid w:val="000010B4"/>
    <w:rsid w:val="0000140F"/>
    <w:rsid w:val="00001425"/>
    <w:rsid w:val="000032F7"/>
    <w:rsid w:val="00005810"/>
    <w:rsid w:val="00006CE2"/>
    <w:rsid w:val="00007531"/>
    <w:rsid w:val="00010E92"/>
    <w:rsid w:val="00012646"/>
    <w:rsid w:val="000127BA"/>
    <w:rsid w:val="00013E1A"/>
    <w:rsid w:val="000155E7"/>
    <w:rsid w:val="00016541"/>
    <w:rsid w:val="000168FA"/>
    <w:rsid w:val="00016A45"/>
    <w:rsid w:val="00016BE3"/>
    <w:rsid w:val="00020528"/>
    <w:rsid w:val="00020E21"/>
    <w:rsid w:val="00021992"/>
    <w:rsid w:val="00023095"/>
    <w:rsid w:val="00024497"/>
    <w:rsid w:val="00024AFF"/>
    <w:rsid w:val="00024D4B"/>
    <w:rsid w:val="00024D9C"/>
    <w:rsid w:val="0002554B"/>
    <w:rsid w:val="00025FA3"/>
    <w:rsid w:val="000262C7"/>
    <w:rsid w:val="000262E6"/>
    <w:rsid w:val="000277A9"/>
    <w:rsid w:val="0003065A"/>
    <w:rsid w:val="000306D5"/>
    <w:rsid w:val="00031F9B"/>
    <w:rsid w:val="00032267"/>
    <w:rsid w:val="00033121"/>
    <w:rsid w:val="000337CC"/>
    <w:rsid w:val="000363E3"/>
    <w:rsid w:val="00037112"/>
    <w:rsid w:val="000375CA"/>
    <w:rsid w:val="00037E1A"/>
    <w:rsid w:val="00040ED3"/>
    <w:rsid w:val="00042F1E"/>
    <w:rsid w:val="00043800"/>
    <w:rsid w:val="00043B5D"/>
    <w:rsid w:val="00043BCB"/>
    <w:rsid w:val="000442CF"/>
    <w:rsid w:val="000442DE"/>
    <w:rsid w:val="000448F2"/>
    <w:rsid w:val="00044CA6"/>
    <w:rsid w:val="00045B66"/>
    <w:rsid w:val="00046592"/>
    <w:rsid w:val="000465F1"/>
    <w:rsid w:val="000467F9"/>
    <w:rsid w:val="000478AE"/>
    <w:rsid w:val="00047A3C"/>
    <w:rsid w:val="00047DD6"/>
    <w:rsid w:val="0005106B"/>
    <w:rsid w:val="00051B2F"/>
    <w:rsid w:val="00051C0E"/>
    <w:rsid w:val="000527D3"/>
    <w:rsid w:val="000550F2"/>
    <w:rsid w:val="00055E87"/>
    <w:rsid w:val="00056DC6"/>
    <w:rsid w:val="00057F30"/>
    <w:rsid w:val="00060779"/>
    <w:rsid w:val="00060899"/>
    <w:rsid w:val="00060907"/>
    <w:rsid w:val="00061941"/>
    <w:rsid w:val="000634E2"/>
    <w:rsid w:val="00064061"/>
    <w:rsid w:val="000647BB"/>
    <w:rsid w:val="000650C0"/>
    <w:rsid w:val="00065381"/>
    <w:rsid w:val="00065EE2"/>
    <w:rsid w:val="000665EB"/>
    <w:rsid w:val="00066D6A"/>
    <w:rsid w:val="000670BF"/>
    <w:rsid w:val="0006785F"/>
    <w:rsid w:val="00070099"/>
    <w:rsid w:val="0007068D"/>
    <w:rsid w:val="0007299D"/>
    <w:rsid w:val="0007479E"/>
    <w:rsid w:val="0007485C"/>
    <w:rsid w:val="000748A7"/>
    <w:rsid w:val="00074AEE"/>
    <w:rsid w:val="00074BB1"/>
    <w:rsid w:val="000750FE"/>
    <w:rsid w:val="00075341"/>
    <w:rsid w:val="00076384"/>
    <w:rsid w:val="00076810"/>
    <w:rsid w:val="0008009B"/>
    <w:rsid w:val="00081537"/>
    <w:rsid w:val="000829EA"/>
    <w:rsid w:val="00084BF6"/>
    <w:rsid w:val="000857F0"/>
    <w:rsid w:val="000868A0"/>
    <w:rsid w:val="000872DC"/>
    <w:rsid w:val="00087E6D"/>
    <w:rsid w:val="000909E2"/>
    <w:rsid w:val="000926E0"/>
    <w:rsid w:val="0009297F"/>
    <w:rsid w:val="00092EE1"/>
    <w:rsid w:val="0009359C"/>
    <w:rsid w:val="00093969"/>
    <w:rsid w:val="00094374"/>
    <w:rsid w:val="00095078"/>
    <w:rsid w:val="0009618C"/>
    <w:rsid w:val="00096A30"/>
    <w:rsid w:val="00096BAC"/>
    <w:rsid w:val="00097C7E"/>
    <w:rsid w:val="00097DE3"/>
    <w:rsid w:val="00097E7A"/>
    <w:rsid w:val="000A0F02"/>
    <w:rsid w:val="000A32B4"/>
    <w:rsid w:val="000A430F"/>
    <w:rsid w:val="000A45C0"/>
    <w:rsid w:val="000A53C5"/>
    <w:rsid w:val="000A6512"/>
    <w:rsid w:val="000A686C"/>
    <w:rsid w:val="000A6988"/>
    <w:rsid w:val="000A6C15"/>
    <w:rsid w:val="000A70CA"/>
    <w:rsid w:val="000A7AA9"/>
    <w:rsid w:val="000B1FEE"/>
    <w:rsid w:val="000B31D8"/>
    <w:rsid w:val="000B50DD"/>
    <w:rsid w:val="000B5496"/>
    <w:rsid w:val="000B5F1F"/>
    <w:rsid w:val="000B6733"/>
    <w:rsid w:val="000B675D"/>
    <w:rsid w:val="000B6D7E"/>
    <w:rsid w:val="000B7B51"/>
    <w:rsid w:val="000C024A"/>
    <w:rsid w:val="000C05BC"/>
    <w:rsid w:val="000C0860"/>
    <w:rsid w:val="000C1E71"/>
    <w:rsid w:val="000C33DB"/>
    <w:rsid w:val="000C4243"/>
    <w:rsid w:val="000C42E4"/>
    <w:rsid w:val="000C445D"/>
    <w:rsid w:val="000C5AE5"/>
    <w:rsid w:val="000C69CA"/>
    <w:rsid w:val="000C6C69"/>
    <w:rsid w:val="000C786B"/>
    <w:rsid w:val="000C79C1"/>
    <w:rsid w:val="000C7F71"/>
    <w:rsid w:val="000C7FF5"/>
    <w:rsid w:val="000D2144"/>
    <w:rsid w:val="000D2ADA"/>
    <w:rsid w:val="000D3DAE"/>
    <w:rsid w:val="000D56DF"/>
    <w:rsid w:val="000D653C"/>
    <w:rsid w:val="000D7A64"/>
    <w:rsid w:val="000E3F72"/>
    <w:rsid w:val="000E40F2"/>
    <w:rsid w:val="000E784D"/>
    <w:rsid w:val="000F01C2"/>
    <w:rsid w:val="000F1CA7"/>
    <w:rsid w:val="000F29F6"/>
    <w:rsid w:val="000F2B57"/>
    <w:rsid w:val="000F4E88"/>
    <w:rsid w:val="000F53A4"/>
    <w:rsid w:val="000F55A7"/>
    <w:rsid w:val="000F5E00"/>
    <w:rsid w:val="000F60C5"/>
    <w:rsid w:val="000F7246"/>
    <w:rsid w:val="000F7DD4"/>
    <w:rsid w:val="00100449"/>
    <w:rsid w:val="00100B9E"/>
    <w:rsid w:val="00100CAC"/>
    <w:rsid w:val="00101040"/>
    <w:rsid w:val="001014BC"/>
    <w:rsid w:val="0010567F"/>
    <w:rsid w:val="00105996"/>
    <w:rsid w:val="001060C0"/>
    <w:rsid w:val="00107614"/>
    <w:rsid w:val="00107841"/>
    <w:rsid w:val="00110023"/>
    <w:rsid w:val="001117B3"/>
    <w:rsid w:val="00112F31"/>
    <w:rsid w:val="0011340F"/>
    <w:rsid w:val="001142E2"/>
    <w:rsid w:val="001151CC"/>
    <w:rsid w:val="00115B7E"/>
    <w:rsid w:val="00116850"/>
    <w:rsid w:val="00116A7E"/>
    <w:rsid w:val="00117039"/>
    <w:rsid w:val="0011775C"/>
    <w:rsid w:val="00117B9A"/>
    <w:rsid w:val="00120756"/>
    <w:rsid w:val="001208D6"/>
    <w:rsid w:val="001209AC"/>
    <w:rsid w:val="00120DA8"/>
    <w:rsid w:val="001219E3"/>
    <w:rsid w:val="00122E6A"/>
    <w:rsid w:val="001239D7"/>
    <w:rsid w:val="00123A96"/>
    <w:rsid w:val="00124359"/>
    <w:rsid w:val="00124DC1"/>
    <w:rsid w:val="00125857"/>
    <w:rsid w:val="00125B4C"/>
    <w:rsid w:val="00125DB0"/>
    <w:rsid w:val="001260CE"/>
    <w:rsid w:val="00130301"/>
    <w:rsid w:val="00131A74"/>
    <w:rsid w:val="001328E7"/>
    <w:rsid w:val="0013295F"/>
    <w:rsid w:val="00132E98"/>
    <w:rsid w:val="00134705"/>
    <w:rsid w:val="00134EB6"/>
    <w:rsid w:val="00135288"/>
    <w:rsid w:val="00135497"/>
    <w:rsid w:val="001355BA"/>
    <w:rsid w:val="00135A6F"/>
    <w:rsid w:val="00135B8C"/>
    <w:rsid w:val="00136437"/>
    <w:rsid w:val="00140134"/>
    <w:rsid w:val="001405E3"/>
    <w:rsid w:val="001413B5"/>
    <w:rsid w:val="00141C18"/>
    <w:rsid w:val="00143794"/>
    <w:rsid w:val="00143CB0"/>
    <w:rsid w:val="00144D75"/>
    <w:rsid w:val="00144DEE"/>
    <w:rsid w:val="00146023"/>
    <w:rsid w:val="001470AF"/>
    <w:rsid w:val="001472AF"/>
    <w:rsid w:val="00147AC0"/>
    <w:rsid w:val="00150260"/>
    <w:rsid w:val="00150CEE"/>
    <w:rsid w:val="00150E5F"/>
    <w:rsid w:val="0015103B"/>
    <w:rsid w:val="001525A4"/>
    <w:rsid w:val="0015374D"/>
    <w:rsid w:val="001556F8"/>
    <w:rsid w:val="00157846"/>
    <w:rsid w:val="001606A7"/>
    <w:rsid w:val="00160CE3"/>
    <w:rsid w:val="00162277"/>
    <w:rsid w:val="0016252B"/>
    <w:rsid w:val="00162709"/>
    <w:rsid w:val="00163427"/>
    <w:rsid w:val="00163BF9"/>
    <w:rsid w:val="0016423C"/>
    <w:rsid w:val="001658EC"/>
    <w:rsid w:val="00166BBC"/>
    <w:rsid w:val="00167074"/>
    <w:rsid w:val="00167507"/>
    <w:rsid w:val="0017025E"/>
    <w:rsid w:val="0017071D"/>
    <w:rsid w:val="00170880"/>
    <w:rsid w:val="00171040"/>
    <w:rsid w:val="001717CD"/>
    <w:rsid w:val="001719A9"/>
    <w:rsid w:val="001719CE"/>
    <w:rsid w:val="001735AC"/>
    <w:rsid w:val="00175390"/>
    <w:rsid w:val="00176422"/>
    <w:rsid w:val="001776A1"/>
    <w:rsid w:val="00177AD4"/>
    <w:rsid w:val="00180F69"/>
    <w:rsid w:val="001811AB"/>
    <w:rsid w:val="00181B57"/>
    <w:rsid w:val="001823A5"/>
    <w:rsid w:val="001829C6"/>
    <w:rsid w:val="00182C4F"/>
    <w:rsid w:val="00182E1E"/>
    <w:rsid w:val="001830E0"/>
    <w:rsid w:val="0018338B"/>
    <w:rsid w:val="00183DBE"/>
    <w:rsid w:val="00186A73"/>
    <w:rsid w:val="001906A5"/>
    <w:rsid w:val="00190DB8"/>
    <w:rsid w:val="00190E38"/>
    <w:rsid w:val="00190F2E"/>
    <w:rsid w:val="00191AEF"/>
    <w:rsid w:val="001923BF"/>
    <w:rsid w:val="00192CED"/>
    <w:rsid w:val="0019301B"/>
    <w:rsid w:val="00193F5F"/>
    <w:rsid w:val="00195128"/>
    <w:rsid w:val="00195689"/>
    <w:rsid w:val="0019592D"/>
    <w:rsid w:val="001967EC"/>
    <w:rsid w:val="001975C2"/>
    <w:rsid w:val="001A02C3"/>
    <w:rsid w:val="001A072A"/>
    <w:rsid w:val="001A0C45"/>
    <w:rsid w:val="001A0C91"/>
    <w:rsid w:val="001A1B55"/>
    <w:rsid w:val="001A20D0"/>
    <w:rsid w:val="001A21B8"/>
    <w:rsid w:val="001A2E5E"/>
    <w:rsid w:val="001A4AAD"/>
    <w:rsid w:val="001A51FB"/>
    <w:rsid w:val="001A787B"/>
    <w:rsid w:val="001B0FED"/>
    <w:rsid w:val="001B209C"/>
    <w:rsid w:val="001B2251"/>
    <w:rsid w:val="001B278B"/>
    <w:rsid w:val="001B28F7"/>
    <w:rsid w:val="001B2A1F"/>
    <w:rsid w:val="001B423A"/>
    <w:rsid w:val="001B4A27"/>
    <w:rsid w:val="001B6CEA"/>
    <w:rsid w:val="001B7292"/>
    <w:rsid w:val="001B7473"/>
    <w:rsid w:val="001B7F71"/>
    <w:rsid w:val="001C0836"/>
    <w:rsid w:val="001C095E"/>
    <w:rsid w:val="001C0B20"/>
    <w:rsid w:val="001C1117"/>
    <w:rsid w:val="001C152E"/>
    <w:rsid w:val="001C1AE3"/>
    <w:rsid w:val="001C2032"/>
    <w:rsid w:val="001C2E1E"/>
    <w:rsid w:val="001C2E6B"/>
    <w:rsid w:val="001C406D"/>
    <w:rsid w:val="001C59CE"/>
    <w:rsid w:val="001C5F73"/>
    <w:rsid w:val="001C61EE"/>
    <w:rsid w:val="001C671B"/>
    <w:rsid w:val="001C6EA1"/>
    <w:rsid w:val="001C7CE5"/>
    <w:rsid w:val="001D0177"/>
    <w:rsid w:val="001D0B55"/>
    <w:rsid w:val="001D1509"/>
    <w:rsid w:val="001D16E5"/>
    <w:rsid w:val="001D2216"/>
    <w:rsid w:val="001D2546"/>
    <w:rsid w:val="001D26CA"/>
    <w:rsid w:val="001D2CCB"/>
    <w:rsid w:val="001D2FFF"/>
    <w:rsid w:val="001D377A"/>
    <w:rsid w:val="001D3B6B"/>
    <w:rsid w:val="001D44DA"/>
    <w:rsid w:val="001D4C0A"/>
    <w:rsid w:val="001D56C7"/>
    <w:rsid w:val="001D5A9F"/>
    <w:rsid w:val="001D5DA6"/>
    <w:rsid w:val="001D6181"/>
    <w:rsid w:val="001D74B5"/>
    <w:rsid w:val="001D7E8E"/>
    <w:rsid w:val="001E1863"/>
    <w:rsid w:val="001E1AB2"/>
    <w:rsid w:val="001E20B7"/>
    <w:rsid w:val="001E25E9"/>
    <w:rsid w:val="001E367C"/>
    <w:rsid w:val="001E481A"/>
    <w:rsid w:val="001E4906"/>
    <w:rsid w:val="001E58CD"/>
    <w:rsid w:val="001E5A72"/>
    <w:rsid w:val="001E6304"/>
    <w:rsid w:val="001F02DE"/>
    <w:rsid w:val="001F0E19"/>
    <w:rsid w:val="001F3AE5"/>
    <w:rsid w:val="001F527B"/>
    <w:rsid w:val="001F67E3"/>
    <w:rsid w:val="001F75EA"/>
    <w:rsid w:val="00200CCF"/>
    <w:rsid w:val="00202767"/>
    <w:rsid w:val="00202B91"/>
    <w:rsid w:val="00203B78"/>
    <w:rsid w:val="0020478E"/>
    <w:rsid w:val="00205EF0"/>
    <w:rsid w:val="00206A85"/>
    <w:rsid w:val="00206C65"/>
    <w:rsid w:val="00206E71"/>
    <w:rsid w:val="00206EDD"/>
    <w:rsid w:val="0020709F"/>
    <w:rsid w:val="002118FE"/>
    <w:rsid w:val="00211CAB"/>
    <w:rsid w:val="002125E0"/>
    <w:rsid w:val="0021400E"/>
    <w:rsid w:val="002140BE"/>
    <w:rsid w:val="00214424"/>
    <w:rsid w:val="0021466B"/>
    <w:rsid w:val="002149E5"/>
    <w:rsid w:val="00214A7F"/>
    <w:rsid w:val="002152F0"/>
    <w:rsid w:val="00215807"/>
    <w:rsid w:val="00216856"/>
    <w:rsid w:val="002168DF"/>
    <w:rsid w:val="00216AC0"/>
    <w:rsid w:val="00216BC7"/>
    <w:rsid w:val="00216C55"/>
    <w:rsid w:val="00216CAA"/>
    <w:rsid w:val="00221C04"/>
    <w:rsid w:val="00221E61"/>
    <w:rsid w:val="002221EF"/>
    <w:rsid w:val="00223122"/>
    <w:rsid w:val="002244A9"/>
    <w:rsid w:val="002244CC"/>
    <w:rsid w:val="002246D4"/>
    <w:rsid w:val="00224BFE"/>
    <w:rsid w:val="00227E73"/>
    <w:rsid w:val="00231A1A"/>
    <w:rsid w:val="00231B81"/>
    <w:rsid w:val="00233380"/>
    <w:rsid w:val="00233CFB"/>
    <w:rsid w:val="00233F80"/>
    <w:rsid w:val="00234D1E"/>
    <w:rsid w:val="00235A35"/>
    <w:rsid w:val="00235C6F"/>
    <w:rsid w:val="00236EB8"/>
    <w:rsid w:val="002370BB"/>
    <w:rsid w:val="00240C60"/>
    <w:rsid w:val="002419AD"/>
    <w:rsid w:val="00241A52"/>
    <w:rsid w:val="0024414B"/>
    <w:rsid w:val="002446A6"/>
    <w:rsid w:val="00245F19"/>
    <w:rsid w:val="00247832"/>
    <w:rsid w:val="00250920"/>
    <w:rsid w:val="002512E7"/>
    <w:rsid w:val="00251D4C"/>
    <w:rsid w:val="0025207B"/>
    <w:rsid w:val="00252963"/>
    <w:rsid w:val="00252EBD"/>
    <w:rsid w:val="00253020"/>
    <w:rsid w:val="0025517F"/>
    <w:rsid w:val="002573A0"/>
    <w:rsid w:val="00257DF6"/>
    <w:rsid w:val="002602B6"/>
    <w:rsid w:val="00260355"/>
    <w:rsid w:val="00260827"/>
    <w:rsid w:val="00260856"/>
    <w:rsid w:val="002626D1"/>
    <w:rsid w:val="00262885"/>
    <w:rsid w:val="00264CFF"/>
    <w:rsid w:val="00264FFC"/>
    <w:rsid w:val="0026541C"/>
    <w:rsid w:val="00265F0E"/>
    <w:rsid w:val="00267B44"/>
    <w:rsid w:val="00270DA3"/>
    <w:rsid w:val="00270FCB"/>
    <w:rsid w:val="002728FF"/>
    <w:rsid w:val="0027322D"/>
    <w:rsid w:val="002732C6"/>
    <w:rsid w:val="002740B6"/>
    <w:rsid w:val="00277CA7"/>
    <w:rsid w:val="00284189"/>
    <w:rsid w:val="00284961"/>
    <w:rsid w:val="0028545C"/>
    <w:rsid w:val="0028559F"/>
    <w:rsid w:val="002869B0"/>
    <w:rsid w:val="00286F5D"/>
    <w:rsid w:val="002874E4"/>
    <w:rsid w:val="00287A2C"/>
    <w:rsid w:val="00287DFA"/>
    <w:rsid w:val="002905D9"/>
    <w:rsid w:val="0029073A"/>
    <w:rsid w:val="00293403"/>
    <w:rsid w:val="0029354C"/>
    <w:rsid w:val="002943D2"/>
    <w:rsid w:val="0029445B"/>
    <w:rsid w:val="00294478"/>
    <w:rsid w:val="00294CB2"/>
    <w:rsid w:val="002954C5"/>
    <w:rsid w:val="00296130"/>
    <w:rsid w:val="00296403"/>
    <w:rsid w:val="00296B40"/>
    <w:rsid w:val="00296FA0"/>
    <w:rsid w:val="002A1EB7"/>
    <w:rsid w:val="002A2236"/>
    <w:rsid w:val="002A23FD"/>
    <w:rsid w:val="002A2915"/>
    <w:rsid w:val="002A3E16"/>
    <w:rsid w:val="002A3E4F"/>
    <w:rsid w:val="002A42F7"/>
    <w:rsid w:val="002A5253"/>
    <w:rsid w:val="002A5B94"/>
    <w:rsid w:val="002A7984"/>
    <w:rsid w:val="002A7E87"/>
    <w:rsid w:val="002B1294"/>
    <w:rsid w:val="002B129A"/>
    <w:rsid w:val="002B244B"/>
    <w:rsid w:val="002B257B"/>
    <w:rsid w:val="002B333F"/>
    <w:rsid w:val="002B3CEB"/>
    <w:rsid w:val="002B42AA"/>
    <w:rsid w:val="002B4643"/>
    <w:rsid w:val="002B4717"/>
    <w:rsid w:val="002B47BD"/>
    <w:rsid w:val="002B5493"/>
    <w:rsid w:val="002B58D6"/>
    <w:rsid w:val="002B6B9B"/>
    <w:rsid w:val="002B7724"/>
    <w:rsid w:val="002B7CB2"/>
    <w:rsid w:val="002C0B40"/>
    <w:rsid w:val="002C1466"/>
    <w:rsid w:val="002C1BA2"/>
    <w:rsid w:val="002C2080"/>
    <w:rsid w:val="002C24C2"/>
    <w:rsid w:val="002C2ACE"/>
    <w:rsid w:val="002C4067"/>
    <w:rsid w:val="002C4232"/>
    <w:rsid w:val="002C4C8B"/>
    <w:rsid w:val="002C59EA"/>
    <w:rsid w:val="002C722B"/>
    <w:rsid w:val="002D011E"/>
    <w:rsid w:val="002D060B"/>
    <w:rsid w:val="002D1291"/>
    <w:rsid w:val="002D1751"/>
    <w:rsid w:val="002D4CBC"/>
    <w:rsid w:val="002D5AB9"/>
    <w:rsid w:val="002D6405"/>
    <w:rsid w:val="002D666D"/>
    <w:rsid w:val="002D779D"/>
    <w:rsid w:val="002D7B42"/>
    <w:rsid w:val="002E030A"/>
    <w:rsid w:val="002E0873"/>
    <w:rsid w:val="002E3D7D"/>
    <w:rsid w:val="002E5BFE"/>
    <w:rsid w:val="002E6234"/>
    <w:rsid w:val="002E6DB4"/>
    <w:rsid w:val="002E729A"/>
    <w:rsid w:val="002E7937"/>
    <w:rsid w:val="002E7B9F"/>
    <w:rsid w:val="002F0379"/>
    <w:rsid w:val="002F0549"/>
    <w:rsid w:val="002F10DB"/>
    <w:rsid w:val="002F3880"/>
    <w:rsid w:val="002F3EBF"/>
    <w:rsid w:val="002F411A"/>
    <w:rsid w:val="002F43C5"/>
    <w:rsid w:val="002F4D3F"/>
    <w:rsid w:val="002F5123"/>
    <w:rsid w:val="002F57AE"/>
    <w:rsid w:val="002F6154"/>
    <w:rsid w:val="002F62CD"/>
    <w:rsid w:val="002F6726"/>
    <w:rsid w:val="00300074"/>
    <w:rsid w:val="00300218"/>
    <w:rsid w:val="0030055C"/>
    <w:rsid w:val="0030058B"/>
    <w:rsid w:val="0030164D"/>
    <w:rsid w:val="003020F1"/>
    <w:rsid w:val="00303EB1"/>
    <w:rsid w:val="003047EB"/>
    <w:rsid w:val="00307BDE"/>
    <w:rsid w:val="003100ED"/>
    <w:rsid w:val="00310480"/>
    <w:rsid w:val="003109FB"/>
    <w:rsid w:val="003124B3"/>
    <w:rsid w:val="00312EE6"/>
    <w:rsid w:val="003137CE"/>
    <w:rsid w:val="00315CAD"/>
    <w:rsid w:val="003167D4"/>
    <w:rsid w:val="0031681F"/>
    <w:rsid w:val="00316857"/>
    <w:rsid w:val="00316D24"/>
    <w:rsid w:val="0031741A"/>
    <w:rsid w:val="00317BDA"/>
    <w:rsid w:val="00321F1D"/>
    <w:rsid w:val="00323755"/>
    <w:rsid w:val="0032385D"/>
    <w:rsid w:val="00323B87"/>
    <w:rsid w:val="0032578D"/>
    <w:rsid w:val="00326B19"/>
    <w:rsid w:val="00327AB5"/>
    <w:rsid w:val="00327CC9"/>
    <w:rsid w:val="00330485"/>
    <w:rsid w:val="00330496"/>
    <w:rsid w:val="00330747"/>
    <w:rsid w:val="00330911"/>
    <w:rsid w:val="00332B9E"/>
    <w:rsid w:val="00334CCE"/>
    <w:rsid w:val="00334E00"/>
    <w:rsid w:val="003350BD"/>
    <w:rsid w:val="00335267"/>
    <w:rsid w:val="00335350"/>
    <w:rsid w:val="00335D2D"/>
    <w:rsid w:val="00336331"/>
    <w:rsid w:val="00336A9C"/>
    <w:rsid w:val="00336BF0"/>
    <w:rsid w:val="00336C8A"/>
    <w:rsid w:val="0033704D"/>
    <w:rsid w:val="0033725C"/>
    <w:rsid w:val="00337264"/>
    <w:rsid w:val="0034018F"/>
    <w:rsid w:val="00341523"/>
    <w:rsid w:val="00341C23"/>
    <w:rsid w:val="0034251A"/>
    <w:rsid w:val="0034388E"/>
    <w:rsid w:val="00344277"/>
    <w:rsid w:val="003444CD"/>
    <w:rsid w:val="003452A2"/>
    <w:rsid w:val="00346631"/>
    <w:rsid w:val="0035039A"/>
    <w:rsid w:val="003504A1"/>
    <w:rsid w:val="003504C3"/>
    <w:rsid w:val="00350E44"/>
    <w:rsid w:val="0035231C"/>
    <w:rsid w:val="00355025"/>
    <w:rsid w:val="00357A23"/>
    <w:rsid w:val="003601CD"/>
    <w:rsid w:val="00361609"/>
    <w:rsid w:val="00362C4F"/>
    <w:rsid w:val="0036384A"/>
    <w:rsid w:val="003640B4"/>
    <w:rsid w:val="0036441A"/>
    <w:rsid w:val="00365505"/>
    <w:rsid w:val="00367054"/>
    <w:rsid w:val="00367A31"/>
    <w:rsid w:val="00367D05"/>
    <w:rsid w:val="00367EAE"/>
    <w:rsid w:val="00370106"/>
    <w:rsid w:val="0037012E"/>
    <w:rsid w:val="00370CA9"/>
    <w:rsid w:val="003737E5"/>
    <w:rsid w:val="00373EDB"/>
    <w:rsid w:val="003745E3"/>
    <w:rsid w:val="00375BCC"/>
    <w:rsid w:val="00381215"/>
    <w:rsid w:val="003816EB"/>
    <w:rsid w:val="00381ED8"/>
    <w:rsid w:val="003826D5"/>
    <w:rsid w:val="00383398"/>
    <w:rsid w:val="00387F6E"/>
    <w:rsid w:val="003908CD"/>
    <w:rsid w:val="00390A57"/>
    <w:rsid w:val="00390BA9"/>
    <w:rsid w:val="00392CA2"/>
    <w:rsid w:val="00392D66"/>
    <w:rsid w:val="00393CA6"/>
    <w:rsid w:val="00394B9A"/>
    <w:rsid w:val="0039522B"/>
    <w:rsid w:val="00395C6F"/>
    <w:rsid w:val="00396348"/>
    <w:rsid w:val="00396E75"/>
    <w:rsid w:val="003A0FF1"/>
    <w:rsid w:val="003A1AD0"/>
    <w:rsid w:val="003A207D"/>
    <w:rsid w:val="003A277C"/>
    <w:rsid w:val="003A3E6C"/>
    <w:rsid w:val="003A43C1"/>
    <w:rsid w:val="003A483E"/>
    <w:rsid w:val="003A5738"/>
    <w:rsid w:val="003A58CE"/>
    <w:rsid w:val="003A61F6"/>
    <w:rsid w:val="003A6A63"/>
    <w:rsid w:val="003B00DB"/>
    <w:rsid w:val="003B01E3"/>
    <w:rsid w:val="003B0CA8"/>
    <w:rsid w:val="003B1149"/>
    <w:rsid w:val="003B28E9"/>
    <w:rsid w:val="003B2A65"/>
    <w:rsid w:val="003B319E"/>
    <w:rsid w:val="003B36C7"/>
    <w:rsid w:val="003B3E92"/>
    <w:rsid w:val="003B4532"/>
    <w:rsid w:val="003B45B2"/>
    <w:rsid w:val="003B5092"/>
    <w:rsid w:val="003B5C47"/>
    <w:rsid w:val="003B6A9C"/>
    <w:rsid w:val="003B6EF6"/>
    <w:rsid w:val="003B7B2B"/>
    <w:rsid w:val="003C0132"/>
    <w:rsid w:val="003C02B5"/>
    <w:rsid w:val="003C3503"/>
    <w:rsid w:val="003C4ABB"/>
    <w:rsid w:val="003C52CC"/>
    <w:rsid w:val="003C6BE4"/>
    <w:rsid w:val="003C7401"/>
    <w:rsid w:val="003C7A8B"/>
    <w:rsid w:val="003D05B7"/>
    <w:rsid w:val="003D0CDC"/>
    <w:rsid w:val="003D11EF"/>
    <w:rsid w:val="003D1A2F"/>
    <w:rsid w:val="003D232E"/>
    <w:rsid w:val="003D26CA"/>
    <w:rsid w:val="003D2C04"/>
    <w:rsid w:val="003D37A8"/>
    <w:rsid w:val="003D3B3A"/>
    <w:rsid w:val="003D3C4D"/>
    <w:rsid w:val="003D4E83"/>
    <w:rsid w:val="003D4F9F"/>
    <w:rsid w:val="003D5039"/>
    <w:rsid w:val="003D5CC5"/>
    <w:rsid w:val="003E03AC"/>
    <w:rsid w:val="003E03D6"/>
    <w:rsid w:val="003E16F7"/>
    <w:rsid w:val="003E2808"/>
    <w:rsid w:val="003E2D6D"/>
    <w:rsid w:val="003E2D7B"/>
    <w:rsid w:val="003E400A"/>
    <w:rsid w:val="003E457E"/>
    <w:rsid w:val="003E45AE"/>
    <w:rsid w:val="003E464E"/>
    <w:rsid w:val="003E467B"/>
    <w:rsid w:val="003E46EE"/>
    <w:rsid w:val="003E5993"/>
    <w:rsid w:val="003E7DD2"/>
    <w:rsid w:val="003F04A4"/>
    <w:rsid w:val="003F0E46"/>
    <w:rsid w:val="003F154D"/>
    <w:rsid w:val="003F2F30"/>
    <w:rsid w:val="003F39E2"/>
    <w:rsid w:val="003F4220"/>
    <w:rsid w:val="003F49B4"/>
    <w:rsid w:val="003F49C0"/>
    <w:rsid w:val="003F4AD9"/>
    <w:rsid w:val="003F5EC7"/>
    <w:rsid w:val="003F774B"/>
    <w:rsid w:val="00400A99"/>
    <w:rsid w:val="00400C2F"/>
    <w:rsid w:val="00400E15"/>
    <w:rsid w:val="00400FD9"/>
    <w:rsid w:val="00401526"/>
    <w:rsid w:val="00401A88"/>
    <w:rsid w:val="00401D0B"/>
    <w:rsid w:val="00402319"/>
    <w:rsid w:val="0040243F"/>
    <w:rsid w:val="00402B5B"/>
    <w:rsid w:val="00403800"/>
    <w:rsid w:val="00404595"/>
    <w:rsid w:val="00405A13"/>
    <w:rsid w:val="00406087"/>
    <w:rsid w:val="00406CC0"/>
    <w:rsid w:val="0041096C"/>
    <w:rsid w:val="00410989"/>
    <w:rsid w:val="00410AB3"/>
    <w:rsid w:val="00411EE8"/>
    <w:rsid w:val="0041261F"/>
    <w:rsid w:val="00412A9A"/>
    <w:rsid w:val="0041360D"/>
    <w:rsid w:val="00414B24"/>
    <w:rsid w:val="004152AD"/>
    <w:rsid w:val="00416BF1"/>
    <w:rsid w:val="00417BF8"/>
    <w:rsid w:val="00420B57"/>
    <w:rsid w:val="00421858"/>
    <w:rsid w:val="00422443"/>
    <w:rsid w:val="0042255C"/>
    <w:rsid w:val="00423579"/>
    <w:rsid w:val="004236AF"/>
    <w:rsid w:val="00425204"/>
    <w:rsid w:val="00425772"/>
    <w:rsid w:val="00427A6E"/>
    <w:rsid w:val="004316C4"/>
    <w:rsid w:val="00431923"/>
    <w:rsid w:val="0043247C"/>
    <w:rsid w:val="00432C7E"/>
    <w:rsid w:val="004332D8"/>
    <w:rsid w:val="00433942"/>
    <w:rsid w:val="00434EC4"/>
    <w:rsid w:val="00437A5E"/>
    <w:rsid w:val="00437DB3"/>
    <w:rsid w:val="004404A9"/>
    <w:rsid w:val="00441837"/>
    <w:rsid w:val="00442E89"/>
    <w:rsid w:val="00443DB1"/>
    <w:rsid w:val="00443E8C"/>
    <w:rsid w:val="0044454A"/>
    <w:rsid w:val="00445482"/>
    <w:rsid w:val="004475A7"/>
    <w:rsid w:val="00447840"/>
    <w:rsid w:val="00447CD8"/>
    <w:rsid w:val="0045005F"/>
    <w:rsid w:val="0045065C"/>
    <w:rsid w:val="0045190B"/>
    <w:rsid w:val="00452870"/>
    <w:rsid w:val="004531B7"/>
    <w:rsid w:val="00453D4B"/>
    <w:rsid w:val="004542DC"/>
    <w:rsid w:val="00454C67"/>
    <w:rsid w:val="0045588E"/>
    <w:rsid w:val="00456415"/>
    <w:rsid w:val="00456A1B"/>
    <w:rsid w:val="00456F83"/>
    <w:rsid w:val="004572F2"/>
    <w:rsid w:val="00461667"/>
    <w:rsid w:val="00462646"/>
    <w:rsid w:val="00463833"/>
    <w:rsid w:val="00463C10"/>
    <w:rsid w:val="00464E58"/>
    <w:rsid w:val="0046501C"/>
    <w:rsid w:val="00467145"/>
    <w:rsid w:val="00467223"/>
    <w:rsid w:val="004702FF"/>
    <w:rsid w:val="00471138"/>
    <w:rsid w:val="0047128B"/>
    <w:rsid w:val="00471A6F"/>
    <w:rsid w:val="00471B7E"/>
    <w:rsid w:val="0047265E"/>
    <w:rsid w:val="004727CB"/>
    <w:rsid w:val="004733A6"/>
    <w:rsid w:val="00473F69"/>
    <w:rsid w:val="00474C9F"/>
    <w:rsid w:val="00476BE0"/>
    <w:rsid w:val="00477A71"/>
    <w:rsid w:val="00480917"/>
    <w:rsid w:val="00481726"/>
    <w:rsid w:val="004823B6"/>
    <w:rsid w:val="00482996"/>
    <w:rsid w:val="004830D1"/>
    <w:rsid w:val="0048342C"/>
    <w:rsid w:val="004840BB"/>
    <w:rsid w:val="004852D3"/>
    <w:rsid w:val="004856E2"/>
    <w:rsid w:val="00485849"/>
    <w:rsid w:val="00485F4C"/>
    <w:rsid w:val="00485FC3"/>
    <w:rsid w:val="00487F4B"/>
    <w:rsid w:val="00490061"/>
    <w:rsid w:val="00491076"/>
    <w:rsid w:val="00491F1F"/>
    <w:rsid w:val="00492B45"/>
    <w:rsid w:val="00492C9C"/>
    <w:rsid w:val="00493BB9"/>
    <w:rsid w:val="00494834"/>
    <w:rsid w:val="0049491F"/>
    <w:rsid w:val="00494D33"/>
    <w:rsid w:val="004952FF"/>
    <w:rsid w:val="00495ABA"/>
    <w:rsid w:val="00495D24"/>
    <w:rsid w:val="004A1959"/>
    <w:rsid w:val="004A2B79"/>
    <w:rsid w:val="004A2F61"/>
    <w:rsid w:val="004A3886"/>
    <w:rsid w:val="004A3D24"/>
    <w:rsid w:val="004A3DBD"/>
    <w:rsid w:val="004A4047"/>
    <w:rsid w:val="004A53B8"/>
    <w:rsid w:val="004A73E3"/>
    <w:rsid w:val="004A7658"/>
    <w:rsid w:val="004B1119"/>
    <w:rsid w:val="004B2520"/>
    <w:rsid w:val="004B2808"/>
    <w:rsid w:val="004B30D7"/>
    <w:rsid w:val="004B32E7"/>
    <w:rsid w:val="004B4D48"/>
    <w:rsid w:val="004B6DB8"/>
    <w:rsid w:val="004B6DFD"/>
    <w:rsid w:val="004B7D39"/>
    <w:rsid w:val="004B7E8B"/>
    <w:rsid w:val="004C038E"/>
    <w:rsid w:val="004C0A83"/>
    <w:rsid w:val="004C17F2"/>
    <w:rsid w:val="004C18AB"/>
    <w:rsid w:val="004C26F5"/>
    <w:rsid w:val="004C3050"/>
    <w:rsid w:val="004C363A"/>
    <w:rsid w:val="004C3EC7"/>
    <w:rsid w:val="004C4D7F"/>
    <w:rsid w:val="004C53E6"/>
    <w:rsid w:val="004C6086"/>
    <w:rsid w:val="004C67C1"/>
    <w:rsid w:val="004C6C53"/>
    <w:rsid w:val="004C6F33"/>
    <w:rsid w:val="004C759E"/>
    <w:rsid w:val="004C7841"/>
    <w:rsid w:val="004D1AAF"/>
    <w:rsid w:val="004D33B8"/>
    <w:rsid w:val="004D359F"/>
    <w:rsid w:val="004D3AD7"/>
    <w:rsid w:val="004D61CD"/>
    <w:rsid w:val="004D6551"/>
    <w:rsid w:val="004D7217"/>
    <w:rsid w:val="004D74DF"/>
    <w:rsid w:val="004D7769"/>
    <w:rsid w:val="004E1107"/>
    <w:rsid w:val="004E138B"/>
    <w:rsid w:val="004E1AC5"/>
    <w:rsid w:val="004E22A9"/>
    <w:rsid w:val="004E2AE5"/>
    <w:rsid w:val="004E3331"/>
    <w:rsid w:val="004E3932"/>
    <w:rsid w:val="004E4B74"/>
    <w:rsid w:val="004E5282"/>
    <w:rsid w:val="004E5864"/>
    <w:rsid w:val="004F0604"/>
    <w:rsid w:val="004F0677"/>
    <w:rsid w:val="004F2560"/>
    <w:rsid w:val="004F30BC"/>
    <w:rsid w:val="004F4ECD"/>
    <w:rsid w:val="004F5E95"/>
    <w:rsid w:val="004F6707"/>
    <w:rsid w:val="004F77B0"/>
    <w:rsid w:val="00501097"/>
    <w:rsid w:val="0050158C"/>
    <w:rsid w:val="0050166F"/>
    <w:rsid w:val="00501A2F"/>
    <w:rsid w:val="005020D5"/>
    <w:rsid w:val="005021FB"/>
    <w:rsid w:val="00504CAE"/>
    <w:rsid w:val="00504FAB"/>
    <w:rsid w:val="005059B6"/>
    <w:rsid w:val="0050641B"/>
    <w:rsid w:val="00507063"/>
    <w:rsid w:val="00507D42"/>
    <w:rsid w:val="00507F76"/>
    <w:rsid w:val="005101C9"/>
    <w:rsid w:val="0051074B"/>
    <w:rsid w:val="005107A4"/>
    <w:rsid w:val="005118D7"/>
    <w:rsid w:val="005145E6"/>
    <w:rsid w:val="00515140"/>
    <w:rsid w:val="00515322"/>
    <w:rsid w:val="0051620F"/>
    <w:rsid w:val="005178A4"/>
    <w:rsid w:val="00517CEE"/>
    <w:rsid w:val="00521084"/>
    <w:rsid w:val="00521855"/>
    <w:rsid w:val="005222B5"/>
    <w:rsid w:val="00522ACA"/>
    <w:rsid w:val="00522AEC"/>
    <w:rsid w:val="005243AA"/>
    <w:rsid w:val="005249C7"/>
    <w:rsid w:val="00524E82"/>
    <w:rsid w:val="005265F7"/>
    <w:rsid w:val="0052663F"/>
    <w:rsid w:val="005267D5"/>
    <w:rsid w:val="005302D7"/>
    <w:rsid w:val="0053122F"/>
    <w:rsid w:val="005315F0"/>
    <w:rsid w:val="00531B78"/>
    <w:rsid w:val="0053203C"/>
    <w:rsid w:val="0053357E"/>
    <w:rsid w:val="00533822"/>
    <w:rsid w:val="005345E6"/>
    <w:rsid w:val="00534BE2"/>
    <w:rsid w:val="00534EC6"/>
    <w:rsid w:val="00536849"/>
    <w:rsid w:val="00537985"/>
    <w:rsid w:val="00540254"/>
    <w:rsid w:val="00540661"/>
    <w:rsid w:val="00541460"/>
    <w:rsid w:val="005421D0"/>
    <w:rsid w:val="0054359A"/>
    <w:rsid w:val="005440BC"/>
    <w:rsid w:val="005443F6"/>
    <w:rsid w:val="00544C15"/>
    <w:rsid w:val="00545E3A"/>
    <w:rsid w:val="0054695F"/>
    <w:rsid w:val="00547019"/>
    <w:rsid w:val="00547BEA"/>
    <w:rsid w:val="00547FEF"/>
    <w:rsid w:val="00550933"/>
    <w:rsid w:val="00551831"/>
    <w:rsid w:val="00553A19"/>
    <w:rsid w:val="00554A69"/>
    <w:rsid w:val="00555BCD"/>
    <w:rsid w:val="00556967"/>
    <w:rsid w:val="00560C2D"/>
    <w:rsid w:val="0056107C"/>
    <w:rsid w:val="00561B3F"/>
    <w:rsid w:val="00562599"/>
    <w:rsid w:val="00563313"/>
    <w:rsid w:val="00563C79"/>
    <w:rsid w:val="00563DEF"/>
    <w:rsid w:val="00570556"/>
    <w:rsid w:val="00571242"/>
    <w:rsid w:val="00571577"/>
    <w:rsid w:val="005727AF"/>
    <w:rsid w:val="005735BE"/>
    <w:rsid w:val="005750EA"/>
    <w:rsid w:val="00575DFD"/>
    <w:rsid w:val="005764E5"/>
    <w:rsid w:val="0057703D"/>
    <w:rsid w:val="0057721C"/>
    <w:rsid w:val="00580B4D"/>
    <w:rsid w:val="00581F4D"/>
    <w:rsid w:val="005831C4"/>
    <w:rsid w:val="00583477"/>
    <w:rsid w:val="0058358B"/>
    <w:rsid w:val="00583BCD"/>
    <w:rsid w:val="00583C08"/>
    <w:rsid w:val="00583E1D"/>
    <w:rsid w:val="00584F9A"/>
    <w:rsid w:val="00585F62"/>
    <w:rsid w:val="00586471"/>
    <w:rsid w:val="00586FB4"/>
    <w:rsid w:val="0058795D"/>
    <w:rsid w:val="00590863"/>
    <w:rsid w:val="00591CE9"/>
    <w:rsid w:val="005947FA"/>
    <w:rsid w:val="00596D7A"/>
    <w:rsid w:val="005A06E9"/>
    <w:rsid w:val="005A0989"/>
    <w:rsid w:val="005A0C75"/>
    <w:rsid w:val="005A22E2"/>
    <w:rsid w:val="005A301A"/>
    <w:rsid w:val="005A3A09"/>
    <w:rsid w:val="005A3AC8"/>
    <w:rsid w:val="005A4C5C"/>
    <w:rsid w:val="005A4C99"/>
    <w:rsid w:val="005A54DE"/>
    <w:rsid w:val="005A6FE5"/>
    <w:rsid w:val="005A72DA"/>
    <w:rsid w:val="005B0957"/>
    <w:rsid w:val="005B0F41"/>
    <w:rsid w:val="005B4A9C"/>
    <w:rsid w:val="005B4D13"/>
    <w:rsid w:val="005B513E"/>
    <w:rsid w:val="005B5238"/>
    <w:rsid w:val="005B5A34"/>
    <w:rsid w:val="005B6495"/>
    <w:rsid w:val="005C075D"/>
    <w:rsid w:val="005C0BDE"/>
    <w:rsid w:val="005C2ED6"/>
    <w:rsid w:val="005C3628"/>
    <w:rsid w:val="005C3CD3"/>
    <w:rsid w:val="005C4EF1"/>
    <w:rsid w:val="005C533F"/>
    <w:rsid w:val="005C535B"/>
    <w:rsid w:val="005C56FE"/>
    <w:rsid w:val="005C59BE"/>
    <w:rsid w:val="005C67AD"/>
    <w:rsid w:val="005C7091"/>
    <w:rsid w:val="005C7D34"/>
    <w:rsid w:val="005D03EA"/>
    <w:rsid w:val="005D07DD"/>
    <w:rsid w:val="005D0E8F"/>
    <w:rsid w:val="005D104A"/>
    <w:rsid w:val="005D104F"/>
    <w:rsid w:val="005D1DD9"/>
    <w:rsid w:val="005D2C09"/>
    <w:rsid w:val="005D2DFA"/>
    <w:rsid w:val="005D3746"/>
    <w:rsid w:val="005D385B"/>
    <w:rsid w:val="005D4248"/>
    <w:rsid w:val="005D4477"/>
    <w:rsid w:val="005D4A87"/>
    <w:rsid w:val="005D6360"/>
    <w:rsid w:val="005D652D"/>
    <w:rsid w:val="005D67BB"/>
    <w:rsid w:val="005D75FC"/>
    <w:rsid w:val="005D7986"/>
    <w:rsid w:val="005E0DCF"/>
    <w:rsid w:val="005E3314"/>
    <w:rsid w:val="005E3D74"/>
    <w:rsid w:val="005E3D9F"/>
    <w:rsid w:val="005E4C04"/>
    <w:rsid w:val="005E501D"/>
    <w:rsid w:val="005E60CD"/>
    <w:rsid w:val="005E74B6"/>
    <w:rsid w:val="005E7F79"/>
    <w:rsid w:val="005F0650"/>
    <w:rsid w:val="005F0E51"/>
    <w:rsid w:val="005F1C66"/>
    <w:rsid w:val="005F1D1E"/>
    <w:rsid w:val="005F2C29"/>
    <w:rsid w:val="005F31CC"/>
    <w:rsid w:val="005F4087"/>
    <w:rsid w:val="005F54A4"/>
    <w:rsid w:val="005F559E"/>
    <w:rsid w:val="005F5CEB"/>
    <w:rsid w:val="005F5D4B"/>
    <w:rsid w:val="005F67D3"/>
    <w:rsid w:val="00600ECC"/>
    <w:rsid w:val="00601580"/>
    <w:rsid w:val="006023A4"/>
    <w:rsid w:val="00602C75"/>
    <w:rsid w:val="00603826"/>
    <w:rsid w:val="00603A07"/>
    <w:rsid w:val="00603EE0"/>
    <w:rsid w:val="00604885"/>
    <w:rsid w:val="00606233"/>
    <w:rsid w:val="00610256"/>
    <w:rsid w:val="0061098D"/>
    <w:rsid w:val="00610BDB"/>
    <w:rsid w:val="0061147E"/>
    <w:rsid w:val="0061363D"/>
    <w:rsid w:val="0061609F"/>
    <w:rsid w:val="006165E9"/>
    <w:rsid w:val="00616EB9"/>
    <w:rsid w:val="00617698"/>
    <w:rsid w:val="0061795E"/>
    <w:rsid w:val="006216DA"/>
    <w:rsid w:val="006217DF"/>
    <w:rsid w:val="00621802"/>
    <w:rsid w:val="00621AFC"/>
    <w:rsid w:val="00622722"/>
    <w:rsid w:val="00624A8D"/>
    <w:rsid w:val="00624E13"/>
    <w:rsid w:val="0062601D"/>
    <w:rsid w:val="00626974"/>
    <w:rsid w:val="00626AA8"/>
    <w:rsid w:val="00627CB7"/>
    <w:rsid w:val="00627D2A"/>
    <w:rsid w:val="0063107B"/>
    <w:rsid w:val="006319D3"/>
    <w:rsid w:val="00632CE9"/>
    <w:rsid w:val="00634626"/>
    <w:rsid w:val="00635455"/>
    <w:rsid w:val="00635EF9"/>
    <w:rsid w:val="00636B55"/>
    <w:rsid w:val="006370B4"/>
    <w:rsid w:val="00640C68"/>
    <w:rsid w:val="00641014"/>
    <w:rsid w:val="0064177F"/>
    <w:rsid w:val="00642E84"/>
    <w:rsid w:val="00643936"/>
    <w:rsid w:val="00644673"/>
    <w:rsid w:val="006449CE"/>
    <w:rsid w:val="0064578A"/>
    <w:rsid w:val="006457B4"/>
    <w:rsid w:val="00647D78"/>
    <w:rsid w:val="00650583"/>
    <w:rsid w:val="006550D2"/>
    <w:rsid w:val="00655736"/>
    <w:rsid w:val="00656145"/>
    <w:rsid w:val="00656DD8"/>
    <w:rsid w:val="00660203"/>
    <w:rsid w:val="00660F22"/>
    <w:rsid w:val="00660F8C"/>
    <w:rsid w:val="006611A3"/>
    <w:rsid w:val="00661961"/>
    <w:rsid w:val="00662A01"/>
    <w:rsid w:val="00662CC1"/>
    <w:rsid w:val="00663121"/>
    <w:rsid w:val="00663982"/>
    <w:rsid w:val="00664DC5"/>
    <w:rsid w:val="00665FB6"/>
    <w:rsid w:val="00666035"/>
    <w:rsid w:val="006671A7"/>
    <w:rsid w:val="006673EB"/>
    <w:rsid w:val="00671239"/>
    <w:rsid w:val="00671587"/>
    <w:rsid w:val="006728F2"/>
    <w:rsid w:val="00672DEE"/>
    <w:rsid w:val="006737A8"/>
    <w:rsid w:val="006737B0"/>
    <w:rsid w:val="00673ADE"/>
    <w:rsid w:val="00674CBD"/>
    <w:rsid w:val="00675976"/>
    <w:rsid w:val="00675A97"/>
    <w:rsid w:val="00676F3D"/>
    <w:rsid w:val="0067790C"/>
    <w:rsid w:val="006804F9"/>
    <w:rsid w:val="006812BD"/>
    <w:rsid w:val="0068166A"/>
    <w:rsid w:val="00681D0F"/>
    <w:rsid w:val="00682016"/>
    <w:rsid w:val="006822FC"/>
    <w:rsid w:val="00683334"/>
    <w:rsid w:val="00683543"/>
    <w:rsid w:val="00684496"/>
    <w:rsid w:val="00684B60"/>
    <w:rsid w:val="00684FCD"/>
    <w:rsid w:val="006850C9"/>
    <w:rsid w:val="00686CCB"/>
    <w:rsid w:val="0069033E"/>
    <w:rsid w:val="00690975"/>
    <w:rsid w:val="00690A24"/>
    <w:rsid w:val="00690E02"/>
    <w:rsid w:val="006918D2"/>
    <w:rsid w:val="006925D2"/>
    <w:rsid w:val="00694CCD"/>
    <w:rsid w:val="006951D1"/>
    <w:rsid w:val="006A023B"/>
    <w:rsid w:val="006A0DFA"/>
    <w:rsid w:val="006A0F42"/>
    <w:rsid w:val="006A1CE2"/>
    <w:rsid w:val="006A31DF"/>
    <w:rsid w:val="006A37AB"/>
    <w:rsid w:val="006A46F3"/>
    <w:rsid w:val="006A4EDA"/>
    <w:rsid w:val="006A56E3"/>
    <w:rsid w:val="006A6F6B"/>
    <w:rsid w:val="006A7A40"/>
    <w:rsid w:val="006B0BA5"/>
    <w:rsid w:val="006B139A"/>
    <w:rsid w:val="006B1CCE"/>
    <w:rsid w:val="006B25EB"/>
    <w:rsid w:val="006B2667"/>
    <w:rsid w:val="006B28FD"/>
    <w:rsid w:val="006B36B2"/>
    <w:rsid w:val="006B4B83"/>
    <w:rsid w:val="006B5351"/>
    <w:rsid w:val="006B56B2"/>
    <w:rsid w:val="006B714A"/>
    <w:rsid w:val="006B7BBD"/>
    <w:rsid w:val="006B7EEF"/>
    <w:rsid w:val="006C0892"/>
    <w:rsid w:val="006C0994"/>
    <w:rsid w:val="006C0B5F"/>
    <w:rsid w:val="006C1AA7"/>
    <w:rsid w:val="006C3075"/>
    <w:rsid w:val="006C34FE"/>
    <w:rsid w:val="006C3E8B"/>
    <w:rsid w:val="006C411F"/>
    <w:rsid w:val="006C565C"/>
    <w:rsid w:val="006C597B"/>
    <w:rsid w:val="006C5BCE"/>
    <w:rsid w:val="006C605E"/>
    <w:rsid w:val="006C7853"/>
    <w:rsid w:val="006C7B52"/>
    <w:rsid w:val="006C7DC5"/>
    <w:rsid w:val="006C7ECD"/>
    <w:rsid w:val="006D075D"/>
    <w:rsid w:val="006D0F88"/>
    <w:rsid w:val="006D1CF8"/>
    <w:rsid w:val="006D2056"/>
    <w:rsid w:val="006D32E5"/>
    <w:rsid w:val="006D5002"/>
    <w:rsid w:val="006D58CE"/>
    <w:rsid w:val="006D5A1D"/>
    <w:rsid w:val="006D5D5E"/>
    <w:rsid w:val="006D5D72"/>
    <w:rsid w:val="006D5E4E"/>
    <w:rsid w:val="006D65E8"/>
    <w:rsid w:val="006D7346"/>
    <w:rsid w:val="006D773E"/>
    <w:rsid w:val="006E05D9"/>
    <w:rsid w:val="006E1E6E"/>
    <w:rsid w:val="006E1F99"/>
    <w:rsid w:val="006E24A8"/>
    <w:rsid w:val="006E2AB6"/>
    <w:rsid w:val="006E3739"/>
    <w:rsid w:val="006E3E47"/>
    <w:rsid w:val="006E5E2B"/>
    <w:rsid w:val="006E5FD1"/>
    <w:rsid w:val="006E6871"/>
    <w:rsid w:val="006E6E75"/>
    <w:rsid w:val="006E72C9"/>
    <w:rsid w:val="006E7DE7"/>
    <w:rsid w:val="006F027F"/>
    <w:rsid w:val="006F0F59"/>
    <w:rsid w:val="006F20B7"/>
    <w:rsid w:val="006F26A3"/>
    <w:rsid w:val="006F3283"/>
    <w:rsid w:val="006F347F"/>
    <w:rsid w:val="006F3585"/>
    <w:rsid w:val="006F4866"/>
    <w:rsid w:val="006F48CF"/>
    <w:rsid w:val="006F4AB3"/>
    <w:rsid w:val="006F60B6"/>
    <w:rsid w:val="006F6343"/>
    <w:rsid w:val="006F63AC"/>
    <w:rsid w:val="006F6B81"/>
    <w:rsid w:val="00701A7F"/>
    <w:rsid w:val="00701F48"/>
    <w:rsid w:val="00702691"/>
    <w:rsid w:val="007028C3"/>
    <w:rsid w:val="00702CEE"/>
    <w:rsid w:val="00703103"/>
    <w:rsid w:val="007034E6"/>
    <w:rsid w:val="007043A6"/>
    <w:rsid w:val="00706AD5"/>
    <w:rsid w:val="0070775F"/>
    <w:rsid w:val="0071032E"/>
    <w:rsid w:val="00710AC9"/>
    <w:rsid w:val="00711017"/>
    <w:rsid w:val="007119D7"/>
    <w:rsid w:val="00712EC4"/>
    <w:rsid w:val="0071397B"/>
    <w:rsid w:val="00713BF0"/>
    <w:rsid w:val="00713FA1"/>
    <w:rsid w:val="00714039"/>
    <w:rsid w:val="00715E8F"/>
    <w:rsid w:val="00716B27"/>
    <w:rsid w:val="00717494"/>
    <w:rsid w:val="00717679"/>
    <w:rsid w:val="00720CC0"/>
    <w:rsid w:val="00720EDB"/>
    <w:rsid w:val="00721DCD"/>
    <w:rsid w:val="007230A0"/>
    <w:rsid w:val="00723970"/>
    <w:rsid w:val="007246FE"/>
    <w:rsid w:val="0072484E"/>
    <w:rsid w:val="00724882"/>
    <w:rsid w:val="007250D4"/>
    <w:rsid w:val="007275C5"/>
    <w:rsid w:val="007308A4"/>
    <w:rsid w:val="00730975"/>
    <w:rsid w:val="0073179C"/>
    <w:rsid w:val="00733173"/>
    <w:rsid w:val="007335E8"/>
    <w:rsid w:val="00734809"/>
    <w:rsid w:val="00734845"/>
    <w:rsid w:val="00736316"/>
    <w:rsid w:val="00736CCB"/>
    <w:rsid w:val="00736F66"/>
    <w:rsid w:val="00737117"/>
    <w:rsid w:val="007371DA"/>
    <w:rsid w:val="00737EB0"/>
    <w:rsid w:val="00737F29"/>
    <w:rsid w:val="00740943"/>
    <w:rsid w:val="00740BE1"/>
    <w:rsid w:val="00740C3B"/>
    <w:rsid w:val="0074131F"/>
    <w:rsid w:val="0074196A"/>
    <w:rsid w:val="0074305F"/>
    <w:rsid w:val="00744191"/>
    <w:rsid w:val="00744D6F"/>
    <w:rsid w:val="00745159"/>
    <w:rsid w:val="007454C3"/>
    <w:rsid w:val="00745A40"/>
    <w:rsid w:val="00746E5B"/>
    <w:rsid w:val="00747A3F"/>
    <w:rsid w:val="00750612"/>
    <w:rsid w:val="00751680"/>
    <w:rsid w:val="00752D9C"/>
    <w:rsid w:val="00752E42"/>
    <w:rsid w:val="007538B1"/>
    <w:rsid w:val="007570D0"/>
    <w:rsid w:val="0075758C"/>
    <w:rsid w:val="00757AB1"/>
    <w:rsid w:val="00757AB4"/>
    <w:rsid w:val="007600D2"/>
    <w:rsid w:val="00760652"/>
    <w:rsid w:val="00760C05"/>
    <w:rsid w:val="007612BF"/>
    <w:rsid w:val="00761A02"/>
    <w:rsid w:val="00761FC7"/>
    <w:rsid w:val="00764004"/>
    <w:rsid w:val="0076456E"/>
    <w:rsid w:val="00764DF7"/>
    <w:rsid w:val="00766134"/>
    <w:rsid w:val="00767206"/>
    <w:rsid w:val="00767DFA"/>
    <w:rsid w:val="00770E7B"/>
    <w:rsid w:val="007713B0"/>
    <w:rsid w:val="0077178D"/>
    <w:rsid w:val="00771D95"/>
    <w:rsid w:val="00773927"/>
    <w:rsid w:val="00774EF5"/>
    <w:rsid w:val="00777C9F"/>
    <w:rsid w:val="00780FA5"/>
    <w:rsid w:val="00781248"/>
    <w:rsid w:val="007812D4"/>
    <w:rsid w:val="00781460"/>
    <w:rsid w:val="00781EEE"/>
    <w:rsid w:val="007828A4"/>
    <w:rsid w:val="007830D3"/>
    <w:rsid w:val="0078342F"/>
    <w:rsid w:val="007839BD"/>
    <w:rsid w:val="00783C9E"/>
    <w:rsid w:val="00785C6D"/>
    <w:rsid w:val="00786431"/>
    <w:rsid w:val="00786451"/>
    <w:rsid w:val="0078757E"/>
    <w:rsid w:val="007903E7"/>
    <w:rsid w:val="00790494"/>
    <w:rsid w:val="00790785"/>
    <w:rsid w:val="00790D4E"/>
    <w:rsid w:val="007912F2"/>
    <w:rsid w:val="00791557"/>
    <w:rsid w:val="00792081"/>
    <w:rsid w:val="007971A1"/>
    <w:rsid w:val="0079732D"/>
    <w:rsid w:val="00797BFE"/>
    <w:rsid w:val="007A0E25"/>
    <w:rsid w:val="007A1963"/>
    <w:rsid w:val="007A2BF5"/>
    <w:rsid w:val="007A2D4A"/>
    <w:rsid w:val="007A3FAC"/>
    <w:rsid w:val="007A45F8"/>
    <w:rsid w:val="007A584A"/>
    <w:rsid w:val="007A6036"/>
    <w:rsid w:val="007A61F3"/>
    <w:rsid w:val="007A62EA"/>
    <w:rsid w:val="007B09A6"/>
    <w:rsid w:val="007B20BD"/>
    <w:rsid w:val="007B2D39"/>
    <w:rsid w:val="007B31BE"/>
    <w:rsid w:val="007B47A5"/>
    <w:rsid w:val="007B5CAD"/>
    <w:rsid w:val="007B5D2E"/>
    <w:rsid w:val="007B74BC"/>
    <w:rsid w:val="007B7CF6"/>
    <w:rsid w:val="007B7E58"/>
    <w:rsid w:val="007C090F"/>
    <w:rsid w:val="007C0EDA"/>
    <w:rsid w:val="007C0F71"/>
    <w:rsid w:val="007C1254"/>
    <w:rsid w:val="007C2397"/>
    <w:rsid w:val="007C3168"/>
    <w:rsid w:val="007C3F6D"/>
    <w:rsid w:val="007C48C2"/>
    <w:rsid w:val="007C4CE2"/>
    <w:rsid w:val="007C5FB1"/>
    <w:rsid w:val="007C6E14"/>
    <w:rsid w:val="007C7998"/>
    <w:rsid w:val="007C7C59"/>
    <w:rsid w:val="007D054B"/>
    <w:rsid w:val="007D0BFC"/>
    <w:rsid w:val="007D277C"/>
    <w:rsid w:val="007D30DC"/>
    <w:rsid w:val="007D3352"/>
    <w:rsid w:val="007D369E"/>
    <w:rsid w:val="007D5D7F"/>
    <w:rsid w:val="007D6CCF"/>
    <w:rsid w:val="007E0040"/>
    <w:rsid w:val="007E0801"/>
    <w:rsid w:val="007E16E3"/>
    <w:rsid w:val="007E3FAC"/>
    <w:rsid w:val="007E53F8"/>
    <w:rsid w:val="007E67A9"/>
    <w:rsid w:val="007E6951"/>
    <w:rsid w:val="007E7523"/>
    <w:rsid w:val="007E75E4"/>
    <w:rsid w:val="007E7B03"/>
    <w:rsid w:val="007F0835"/>
    <w:rsid w:val="007F1946"/>
    <w:rsid w:val="007F1C6C"/>
    <w:rsid w:val="007F1E60"/>
    <w:rsid w:val="007F2BD9"/>
    <w:rsid w:val="007F3E3C"/>
    <w:rsid w:val="007F426B"/>
    <w:rsid w:val="007F6890"/>
    <w:rsid w:val="007F78CA"/>
    <w:rsid w:val="007F7E21"/>
    <w:rsid w:val="0080350B"/>
    <w:rsid w:val="0080380F"/>
    <w:rsid w:val="008039E1"/>
    <w:rsid w:val="00804725"/>
    <w:rsid w:val="0080497F"/>
    <w:rsid w:val="00804A2B"/>
    <w:rsid w:val="00806D4D"/>
    <w:rsid w:val="00807474"/>
    <w:rsid w:val="008077CB"/>
    <w:rsid w:val="008103C0"/>
    <w:rsid w:val="008104C8"/>
    <w:rsid w:val="00810A71"/>
    <w:rsid w:val="00811DDF"/>
    <w:rsid w:val="008120D0"/>
    <w:rsid w:val="008129C4"/>
    <w:rsid w:val="00813316"/>
    <w:rsid w:val="00813406"/>
    <w:rsid w:val="00815441"/>
    <w:rsid w:val="008201FC"/>
    <w:rsid w:val="0082051A"/>
    <w:rsid w:val="00820890"/>
    <w:rsid w:val="008220A3"/>
    <w:rsid w:val="008222AA"/>
    <w:rsid w:val="0082373C"/>
    <w:rsid w:val="008244DA"/>
    <w:rsid w:val="008246E1"/>
    <w:rsid w:val="008252AC"/>
    <w:rsid w:val="00825CAB"/>
    <w:rsid w:val="008264E5"/>
    <w:rsid w:val="00826E32"/>
    <w:rsid w:val="00831719"/>
    <w:rsid w:val="00833250"/>
    <w:rsid w:val="00833CBD"/>
    <w:rsid w:val="008340A5"/>
    <w:rsid w:val="00835EB3"/>
    <w:rsid w:val="00836142"/>
    <w:rsid w:val="008373E1"/>
    <w:rsid w:val="0084038F"/>
    <w:rsid w:val="008419E6"/>
    <w:rsid w:val="008427DC"/>
    <w:rsid w:val="00842A7D"/>
    <w:rsid w:val="008448BE"/>
    <w:rsid w:val="0084503B"/>
    <w:rsid w:val="00845B0E"/>
    <w:rsid w:val="00845D75"/>
    <w:rsid w:val="00845E33"/>
    <w:rsid w:val="008468B2"/>
    <w:rsid w:val="00846BF6"/>
    <w:rsid w:val="00846ED2"/>
    <w:rsid w:val="00846FA7"/>
    <w:rsid w:val="0084739D"/>
    <w:rsid w:val="00847A79"/>
    <w:rsid w:val="008504A4"/>
    <w:rsid w:val="00850905"/>
    <w:rsid w:val="00851C26"/>
    <w:rsid w:val="0085263C"/>
    <w:rsid w:val="00854DA1"/>
    <w:rsid w:val="00855F0E"/>
    <w:rsid w:val="00860317"/>
    <w:rsid w:val="008603CC"/>
    <w:rsid w:val="00862902"/>
    <w:rsid w:val="00862E49"/>
    <w:rsid w:val="008630F6"/>
    <w:rsid w:val="0086376C"/>
    <w:rsid w:val="0086392A"/>
    <w:rsid w:val="008639A9"/>
    <w:rsid w:val="0086683F"/>
    <w:rsid w:val="0087120B"/>
    <w:rsid w:val="008724C9"/>
    <w:rsid w:val="00874522"/>
    <w:rsid w:val="008751E0"/>
    <w:rsid w:val="008766DA"/>
    <w:rsid w:val="008777F9"/>
    <w:rsid w:val="00881D02"/>
    <w:rsid w:val="00882909"/>
    <w:rsid w:val="00882F0F"/>
    <w:rsid w:val="008849A5"/>
    <w:rsid w:val="0088557A"/>
    <w:rsid w:val="00885A8A"/>
    <w:rsid w:val="00885B86"/>
    <w:rsid w:val="00885C37"/>
    <w:rsid w:val="008863C3"/>
    <w:rsid w:val="00886772"/>
    <w:rsid w:val="00886BFE"/>
    <w:rsid w:val="00886FDA"/>
    <w:rsid w:val="00887D34"/>
    <w:rsid w:val="00887E10"/>
    <w:rsid w:val="008904BF"/>
    <w:rsid w:val="00891976"/>
    <w:rsid w:val="00892464"/>
    <w:rsid w:val="00893027"/>
    <w:rsid w:val="008932FA"/>
    <w:rsid w:val="008938F3"/>
    <w:rsid w:val="00895689"/>
    <w:rsid w:val="008956F3"/>
    <w:rsid w:val="0089638A"/>
    <w:rsid w:val="00897751"/>
    <w:rsid w:val="008A2861"/>
    <w:rsid w:val="008A28C0"/>
    <w:rsid w:val="008A360B"/>
    <w:rsid w:val="008A442A"/>
    <w:rsid w:val="008A44F4"/>
    <w:rsid w:val="008A5001"/>
    <w:rsid w:val="008A5B2D"/>
    <w:rsid w:val="008B0081"/>
    <w:rsid w:val="008B1177"/>
    <w:rsid w:val="008B3934"/>
    <w:rsid w:val="008B3C69"/>
    <w:rsid w:val="008B4D51"/>
    <w:rsid w:val="008B56B8"/>
    <w:rsid w:val="008B627C"/>
    <w:rsid w:val="008B712A"/>
    <w:rsid w:val="008B7A2E"/>
    <w:rsid w:val="008B7FBE"/>
    <w:rsid w:val="008C015A"/>
    <w:rsid w:val="008C037D"/>
    <w:rsid w:val="008C0784"/>
    <w:rsid w:val="008C140C"/>
    <w:rsid w:val="008C18BF"/>
    <w:rsid w:val="008C2CB1"/>
    <w:rsid w:val="008C3F59"/>
    <w:rsid w:val="008C55B4"/>
    <w:rsid w:val="008D024D"/>
    <w:rsid w:val="008D0775"/>
    <w:rsid w:val="008D0E3D"/>
    <w:rsid w:val="008D15BA"/>
    <w:rsid w:val="008D1C3C"/>
    <w:rsid w:val="008D35AA"/>
    <w:rsid w:val="008D45D6"/>
    <w:rsid w:val="008D5512"/>
    <w:rsid w:val="008E3175"/>
    <w:rsid w:val="008E598C"/>
    <w:rsid w:val="008E69D3"/>
    <w:rsid w:val="008F0615"/>
    <w:rsid w:val="008F0C57"/>
    <w:rsid w:val="008F278F"/>
    <w:rsid w:val="008F311B"/>
    <w:rsid w:val="008F3B49"/>
    <w:rsid w:val="008F3C2F"/>
    <w:rsid w:val="008F3CA1"/>
    <w:rsid w:val="008F4816"/>
    <w:rsid w:val="008F6026"/>
    <w:rsid w:val="008F6603"/>
    <w:rsid w:val="008F6B81"/>
    <w:rsid w:val="008F6BB6"/>
    <w:rsid w:val="008F76F6"/>
    <w:rsid w:val="009005D9"/>
    <w:rsid w:val="0090118A"/>
    <w:rsid w:val="00901932"/>
    <w:rsid w:val="00902E75"/>
    <w:rsid w:val="009030A5"/>
    <w:rsid w:val="009047F8"/>
    <w:rsid w:val="00904D02"/>
    <w:rsid w:val="00905CD0"/>
    <w:rsid w:val="00910C0C"/>
    <w:rsid w:val="00911039"/>
    <w:rsid w:val="00911551"/>
    <w:rsid w:val="00912886"/>
    <w:rsid w:val="0091294C"/>
    <w:rsid w:val="00914147"/>
    <w:rsid w:val="009146C6"/>
    <w:rsid w:val="00914A81"/>
    <w:rsid w:val="00916451"/>
    <w:rsid w:val="0091777E"/>
    <w:rsid w:val="009201FC"/>
    <w:rsid w:val="009202F6"/>
    <w:rsid w:val="00920582"/>
    <w:rsid w:val="009217E3"/>
    <w:rsid w:val="009218F5"/>
    <w:rsid w:val="00921EAC"/>
    <w:rsid w:val="00923DB6"/>
    <w:rsid w:val="00924236"/>
    <w:rsid w:val="00924BEA"/>
    <w:rsid w:val="0093012C"/>
    <w:rsid w:val="00930731"/>
    <w:rsid w:val="0093172F"/>
    <w:rsid w:val="00931942"/>
    <w:rsid w:val="00931D87"/>
    <w:rsid w:val="00932D1F"/>
    <w:rsid w:val="00932D6E"/>
    <w:rsid w:val="00933295"/>
    <w:rsid w:val="00933FF8"/>
    <w:rsid w:val="009340D6"/>
    <w:rsid w:val="00934273"/>
    <w:rsid w:val="00934789"/>
    <w:rsid w:val="009348BC"/>
    <w:rsid w:val="00934937"/>
    <w:rsid w:val="00934A4B"/>
    <w:rsid w:val="00934C30"/>
    <w:rsid w:val="00934C7B"/>
    <w:rsid w:val="00934FB3"/>
    <w:rsid w:val="009364A8"/>
    <w:rsid w:val="00936FD6"/>
    <w:rsid w:val="00937B2A"/>
    <w:rsid w:val="00941337"/>
    <w:rsid w:val="00942582"/>
    <w:rsid w:val="0094290B"/>
    <w:rsid w:val="00942E7E"/>
    <w:rsid w:val="00943E4D"/>
    <w:rsid w:val="00944754"/>
    <w:rsid w:val="00944EFC"/>
    <w:rsid w:val="00945284"/>
    <w:rsid w:val="00945C1B"/>
    <w:rsid w:val="009466F7"/>
    <w:rsid w:val="0094674D"/>
    <w:rsid w:val="00947B8D"/>
    <w:rsid w:val="00947F4E"/>
    <w:rsid w:val="00950084"/>
    <w:rsid w:val="009503AB"/>
    <w:rsid w:val="00950AA8"/>
    <w:rsid w:val="00951031"/>
    <w:rsid w:val="009525AD"/>
    <w:rsid w:val="00952CDA"/>
    <w:rsid w:val="009543DD"/>
    <w:rsid w:val="009561A4"/>
    <w:rsid w:val="0095642A"/>
    <w:rsid w:val="009608B9"/>
    <w:rsid w:val="009611F3"/>
    <w:rsid w:val="00961307"/>
    <w:rsid w:val="00961880"/>
    <w:rsid w:val="009627D4"/>
    <w:rsid w:val="0096347B"/>
    <w:rsid w:val="0096440B"/>
    <w:rsid w:val="0096526B"/>
    <w:rsid w:val="00965D01"/>
    <w:rsid w:val="009660A2"/>
    <w:rsid w:val="009667B0"/>
    <w:rsid w:val="00970B3C"/>
    <w:rsid w:val="009715E5"/>
    <w:rsid w:val="009719E6"/>
    <w:rsid w:val="00971C96"/>
    <w:rsid w:val="00973FC2"/>
    <w:rsid w:val="00973FD6"/>
    <w:rsid w:val="009754FC"/>
    <w:rsid w:val="0097567D"/>
    <w:rsid w:val="00976025"/>
    <w:rsid w:val="00976DBA"/>
    <w:rsid w:val="00976FDA"/>
    <w:rsid w:val="00980463"/>
    <w:rsid w:val="009816F2"/>
    <w:rsid w:val="00983CAA"/>
    <w:rsid w:val="009857D4"/>
    <w:rsid w:val="00985F8E"/>
    <w:rsid w:val="00986537"/>
    <w:rsid w:val="00986B5E"/>
    <w:rsid w:val="00986CF9"/>
    <w:rsid w:val="00986D4F"/>
    <w:rsid w:val="00987136"/>
    <w:rsid w:val="009910BD"/>
    <w:rsid w:val="00991970"/>
    <w:rsid w:val="00991982"/>
    <w:rsid w:val="00992789"/>
    <w:rsid w:val="00992EE3"/>
    <w:rsid w:val="00996639"/>
    <w:rsid w:val="00996952"/>
    <w:rsid w:val="00997525"/>
    <w:rsid w:val="00997E7E"/>
    <w:rsid w:val="009A066A"/>
    <w:rsid w:val="009A274C"/>
    <w:rsid w:val="009A2901"/>
    <w:rsid w:val="009A2CB8"/>
    <w:rsid w:val="009A30BB"/>
    <w:rsid w:val="009A45D3"/>
    <w:rsid w:val="009A5080"/>
    <w:rsid w:val="009A551F"/>
    <w:rsid w:val="009A59EE"/>
    <w:rsid w:val="009B111C"/>
    <w:rsid w:val="009B127C"/>
    <w:rsid w:val="009B1455"/>
    <w:rsid w:val="009B2FBE"/>
    <w:rsid w:val="009B30FC"/>
    <w:rsid w:val="009B38E9"/>
    <w:rsid w:val="009B4106"/>
    <w:rsid w:val="009B4E91"/>
    <w:rsid w:val="009B57CF"/>
    <w:rsid w:val="009B5FA7"/>
    <w:rsid w:val="009B7ACF"/>
    <w:rsid w:val="009B7F0E"/>
    <w:rsid w:val="009C08F2"/>
    <w:rsid w:val="009C1175"/>
    <w:rsid w:val="009C27AA"/>
    <w:rsid w:val="009C465B"/>
    <w:rsid w:val="009C5541"/>
    <w:rsid w:val="009C59DE"/>
    <w:rsid w:val="009C7995"/>
    <w:rsid w:val="009D2CEB"/>
    <w:rsid w:val="009D610F"/>
    <w:rsid w:val="009D7521"/>
    <w:rsid w:val="009E1BE7"/>
    <w:rsid w:val="009E1EED"/>
    <w:rsid w:val="009E205D"/>
    <w:rsid w:val="009E306C"/>
    <w:rsid w:val="009E3082"/>
    <w:rsid w:val="009E3676"/>
    <w:rsid w:val="009E3E96"/>
    <w:rsid w:val="009E4156"/>
    <w:rsid w:val="009E4EC6"/>
    <w:rsid w:val="009F02FF"/>
    <w:rsid w:val="009F04F2"/>
    <w:rsid w:val="009F069C"/>
    <w:rsid w:val="009F0729"/>
    <w:rsid w:val="009F1331"/>
    <w:rsid w:val="009F163A"/>
    <w:rsid w:val="009F1716"/>
    <w:rsid w:val="009F1736"/>
    <w:rsid w:val="009F338A"/>
    <w:rsid w:val="009F6904"/>
    <w:rsid w:val="009F6C29"/>
    <w:rsid w:val="00A00B9C"/>
    <w:rsid w:val="00A01D6B"/>
    <w:rsid w:val="00A023ED"/>
    <w:rsid w:val="00A02467"/>
    <w:rsid w:val="00A02D98"/>
    <w:rsid w:val="00A035F5"/>
    <w:rsid w:val="00A04385"/>
    <w:rsid w:val="00A04A62"/>
    <w:rsid w:val="00A05E96"/>
    <w:rsid w:val="00A0608E"/>
    <w:rsid w:val="00A0613F"/>
    <w:rsid w:val="00A064D2"/>
    <w:rsid w:val="00A06BCE"/>
    <w:rsid w:val="00A10130"/>
    <w:rsid w:val="00A104AD"/>
    <w:rsid w:val="00A10750"/>
    <w:rsid w:val="00A12081"/>
    <w:rsid w:val="00A12CFA"/>
    <w:rsid w:val="00A1303E"/>
    <w:rsid w:val="00A13D09"/>
    <w:rsid w:val="00A15A85"/>
    <w:rsid w:val="00A1675F"/>
    <w:rsid w:val="00A173D2"/>
    <w:rsid w:val="00A200EE"/>
    <w:rsid w:val="00A20268"/>
    <w:rsid w:val="00A20514"/>
    <w:rsid w:val="00A20ABF"/>
    <w:rsid w:val="00A21789"/>
    <w:rsid w:val="00A218E6"/>
    <w:rsid w:val="00A241A6"/>
    <w:rsid w:val="00A25268"/>
    <w:rsid w:val="00A2655D"/>
    <w:rsid w:val="00A265FA"/>
    <w:rsid w:val="00A26E1D"/>
    <w:rsid w:val="00A2713C"/>
    <w:rsid w:val="00A27B2D"/>
    <w:rsid w:val="00A30BD1"/>
    <w:rsid w:val="00A320F5"/>
    <w:rsid w:val="00A32E21"/>
    <w:rsid w:val="00A349E0"/>
    <w:rsid w:val="00A368B2"/>
    <w:rsid w:val="00A36DB1"/>
    <w:rsid w:val="00A37202"/>
    <w:rsid w:val="00A40E82"/>
    <w:rsid w:val="00A41D7E"/>
    <w:rsid w:val="00A429B8"/>
    <w:rsid w:val="00A441A4"/>
    <w:rsid w:val="00A45323"/>
    <w:rsid w:val="00A45679"/>
    <w:rsid w:val="00A462E8"/>
    <w:rsid w:val="00A46DDE"/>
    <w:rsid w:val="00A4766E"/>
    <w:rsid w:val="00A505A8"/>
    <w:rsid w:val="00A5096A"/>
    <w:rsid w:val="00A51080"/>
    <w:rsid w:val="00A52BA5"/>
    <w:rsid w:val="00A5456E"/>
    <w:rsid w:val="00A54E05"/>
    <w:rsid w:val="00A55016"/>
    <w:rsid w:val="00A55CEA"/>
    <w:rsid w:val="00A56A44"/>
    <w:rsid w:val="00A56A68"/>
    <w:rsid w:val="00A571F6"/>
    <w:rsid w:val="00A6079C"/>
    <w:rsid w:val="00A6157E"/>
    <w:rsid w:val="00A61774"/>
    <w:rsid w:val="00A620B7"/>
    <w:rsid w:val="00A62709"/>
    <w:rsid w:val="00A63CE3"/>
    <w:rsid w:val="00A64F07"/>
    <w:rsid w:val="00A651BC"/>
    <w:rsid w:val="00A6583C"/>
    <w:rsid w:val="00A66866"/>
    <w:rsid w:val="00A674F5"/>
    <w:rsid w:val="00A70FE4"/>
    <w:rsid w:val="00A7190B"/>
    <w:rsid w:val="00A7224C"/>
    <w:rsid w:val="00A7227D"/>
    <w:rsid w:val="00A72706"/>
    <w:rsid w:val="00A74A4F"/>
    <w:rsid w:val="00A76745"/>
    <w:rsid w:val="00A7764F"/>
    <w:rsid w:val="00A777B6"/>
    <w:rsid w:val="00A77BB7"/>
    <w:rsid w:val="00A77D02"/>
    <w:rsid w:val="00A80AA1"/>
    <w:rsid w:val="00A80B05"/>
    <w:rsid w:val="00A813E6"/>
    <w:rsid w:val="00A82E1A"/>
    <w:rsid w:val="00A837F9"/>
    <w:rsid w:val="00A84653"/>
    <w:rsid w:val="00A84C82"/>
    <w:rsid w:val="00A86FDD"/>
    <w:rsid w:val="00A87AA0"/>
    <w:rsid w:val="00A9173C"/>
    <w:rsid w:val="00A91CD5"/>
    <w:rsid w:val="00A91D82"/>
    <w:rsid w:val="00A9261A"/>
    <w:rsid w:val="00A95E23"/>
    <w:rsid w:val="00AA0F9B"/>
    <w:rsid w:val="00AA34BE"/>
    <w:rsid w:val="00AA414A"/>
    <w:rsid w:val="00AA4A75"/>
    <w:rsid w:val="00AA4CFB"/>
    <w:rsid w:val="00AA5F49"/>
    <w:rsid w:val="00AA6D23"/>
    <w:rsid w:val="00AA78BD"/>
    <w:rsid w:val="00AB00B6"/>
    <w:rsid w:val="00AB0C6E"/>
    <w:rsid w:val="00AB30E2"/>
    <w:rsid w:val="00AB3DB2"/>
    <w:rsid w:val="00AB415A"/>
    <w:rsid w:val="00AB5270"/>
    <w:rsid w:val="00AB59A3"/>
    <w:rsid w:val="00AC0F79"/>
    <w:rsid w:val="00AC12DB"/>
    <w:rsid w:val="00AC1FEB"/>
    <w:rsid w:val="00AC2E0B"/>
    <w:rsid w:val="00AC399D"/>
    <w:rsid w:val="00AC702F"/>
    <w:rsid w:val="00AD11C6"/>
    <w:rsid w:val="00AD15A1"/>
    <w:rsid w:val="00AD1769"/>
    <w:rsid w:val="00AD2730"/>
    <w:rsid w:val="00AD4583"/>
    <w:rsid w:val="00AD593F"/>
    <w:rsid w:val="00AD5C55"/>
    <w:rsid w:val="00AD5E95"/>
    <w:rsid w:val="00AD6997"/>
    <w:rsid w:val="00AD7323"/>
    <w:rsid w:val="00AD7D1B"/>
    <w:rsid w:val="00AD7EA6"/>
    <w:rsid w:val="00AD7F26"/>
    <w:rsid w:val="00AE0BC9"/>
    <w:rsid w:val="00AE2BB2"/>
    <w:rsid w:val="00AE4020"/>
    <w:rsid w:val="00AE46AD"/>
    <w:rsid w:val="00AE4E72"/>
    <w:rsid w:val="00AE5823"/>
    <w:rsid w:val="00AE6097"/>
    <w:rsid w:val="00AE61C7"/>
    <w:rsid w:val="00AE7641"/>
    <w:rsid w:val="00AE7840"/>
    <w:rsid w:val="00AF0EA7"/>
    <w:rsid w:val="00AF1513"/>
    <w:rsid w:val="00AF1ED0"/>
    <w:rsid w:val="00AF2004"/>
    <w:rsid w:val="00AF4278"/>
    <w:rsid w:val="00AF45D4"/>
    <w:rsid w:val="00AF4B87"/>
    <w:rsid w:val="00AF566B"/>
    <w:rsid w:val="00AF6762"/>
    <w:rsid w:val="00AF6A98"/>
    <w:rsid w:val="00AF6C8A"/>
    <w:rsid w:val="00AF7062"/>
    <w:rsid w:val="00AF77D3"/>
    <w:rsid w:val="00AF78EC"/>
    <w:rsid w:val="00B00B4B"/>
    <w:rsid w:val="00B02793"/>
    <w:rsid w:val="00B04450"/>
    <w:rsid w:val="00B056C1"/>
    <w:rsid w:val="00B064A2"/>
    <w:rsid w:val="00B06F92"/>
    <w:rsid w:val="00B07948"/>
    <w:rsid w:val="00B07CA4"/>
    <w:rsid w:val="00B07EA7"/>
    <w:rsid w:val="00B125AE"/>
    <w:rsid w:val="00B149FF"/>
    <w:rsid w:val="00B15B06"/>
    <w:rsid w:val="00B167F5"/>
    <w:rsid w:val="00B16E1A"/>
    <w:rsid w:val="00B16F85"/>
    <w:rsid w:val="00B17E9A"/>
    <w:rsid w:val="00B200AA"/>
    <w:rsid w:val="00B205F7"/>
    <w:rsid w:val="00B20606"/>
    <w:rsid w:val="00B21969"/>
    <w:rsid w:val="00B21DCE"/>
    <w:rsid w:val="00B235A6"/>
    <w:rsid w:val="00B240C1"/>
    <w:rsid w:val="00B245EF"/>
    <w:rsid w:val="00B25B57"/>
    <w:rsid w:val="00B26B6B"/>
    <w:rsid w:val="00B27962"/>
    <w:rsid w:val="00B30DBD"/>
    <w:rsid w:val="00B310AE"/>
    <w:rsid w:val="00B32C45"/>
    <w:rsid w:val="00B35CFE"/>
    <w:rsid w:val="00B35EB3"/>
    <w:rsid w:val="00B369B0"/>
    <w:rsid w:val="00B37060"/>
    <w:rsid w:val="00B40498"/>
    <w:rsid w:val="00B4174E"/>
    <w:rsid w:val="00B41769"/>
    <w:rsid w:val="00B41C1E"/>
    <w:rsid w:val="00B41CC2"/>
    <w:rsid w:val="00B42561"/>
    <w:rsid w:val="00B43175"/>
    <w:rsid w:val="00B43695"/>
    <w:rsid w:val="00B44672"/>
    <w:rsid w:val="00B45CEC"/>
    <w:rsid w:val="00B47126"/>
    <w:rsid w:val="00B50227"/>
    <w:rsid w:val="00B50BEA"/>
    <w:rsid w:val="00B50DCA"/>
    <w:rsid w:val="00B51951"/>
    <w:rsid w:val="00B52FC9"/>
    <w:rsid w:val="00B53A30"/>
    <w:rsid w:val="00B54757"/>
    <w:rsid w:val="00B547F8"/>
    <w:rsid w:val="00B565F0"/>
    <w:rsid w:val="00B57BCD"/>
    <w:rsid w:val="00B57E67"/>
    <w:rsid w:val="00B607B0"/>
    <w:rsid w:val="00B6108D"/>
    <w:rsid w:val="00B617BD"/>
    <w:rsid w:val="00B638C0"/>
    <w:rsid w:val="00B639E0"/>
    <w:rsid w:val="00B63AAE"/>
    <w:rsid w:val="00B6457E"/>
    <w:rsid w:val="00B65253"/>
    <w:rsid w:val="00B65956"/>
    <w:rsid w:val="00B67943"/>
    <w:rsid w:val="00B67D3A"/>
    <w:rsid w:val="00B70FF2"/>
    <w:rsid w:val="00B712D2"/>
    <w:rsid w:val="00B71822"/>
    <w:rsid w:val="00B71EA3"/>
    <w:rsid w:val="00B730AD"/>
    <w:rsid w:val="00B76462"/>
    <w:rsid w:val="00B77329"/>
    <w:rsid w:val="00B77E94"/>
    <w:rsid w:val="00B81488"/>
    <w:rsid w:val="00B827DB"/>
    <w:rsid w:val="00B83511"/>
    <w:rsid w:val="00B83759"/>
    <w:rsid w:val="00B83BF2"/>
    <w:rsid w:val="00B83E9A"/>
    <w:rsid w:val="00B85543"/>
    <w:rsid w:val="00B85FE7"/>
    <w:rsid w:val="00B875AD"/>
    <w:rsid w:val="00B90D79"/>
    <w:rsid w:val="00B90E2F"/>
    <w:rsid w:val="00B92002"/>
    <w:rsid w:val="00B9244B"/>
    <w:rsid w:val="00B9699F"/>
    <w:rsid w:val="00B97C8B"/>
    <w:rsid w:val="00BA0626"/>
    <w:rsid w:val="00BA08E8"/>
    <w:rsid w:val="00BA0B17"/>
    <w:rsid w:val="00BA0E74"/>
    <w:rsid w:val="00BA1272"/>
    <w:rsid w:val="00BA15AD"/>
    <w:rsid w:val="00BA2F38"/>
    <w:rsid w:val="00BA3443"/>
    <w:rsid w:val="00BA4568"/>
    <w:rsid w:val="00BA466B"/>
    <w:rsid w:val="00BA482B"/>
    <w:rsid w:val="00BA5C1C"/>
    <w:rsid w:val="00BA5CE6"/>
    <w:rsid w:val="00BA64AE"/>
    <w:rsid w:val="00BA6F1A"/>
    <w:rsid w:val="00BA7AEB"/>
    <w:rsid w:val="00BA7DF0"/>
    <w:rsid w:val="00BB0446"/>
    <w:rsid w:val="00BB0978"/>
    <w:rsid w:val="00BB0E33"/>
    <w:rsid w:val="00BB0E5C"/>
    <w:rsid w:val="00BB1007"/>
    <w:rsid w:val="00BB1562"/>
    <w:rsid w:val="00BB1D6B"/>
    <w:rsid w:val="00BB289D"/>
    <w:rsid w:val="00BB3112"/>
    <w:rsid w:val="00BB372F"/>
    <w:rsid w:val="00BB3F7B"/>
    <w:rsid w:val="00BB4213"/>
    <w:rsid w:val="00BB4448"/>
    <w:rsid w:val="00BB4B1F"/>
    <w:rsid w:val="00BB5313"/>
    <w:rsid w:val="00BB54DC"/>
    <w:rsid w:val="00BB5597"/>
    <w:rsid w:val="00BC023C"/>
    <w:rsid w:val="00BC0BF1"/>
    <w:rsid w:val="00BC1376"/>
    <w:rsid w:val="00BC3A8C"/>
    <w:rsid w:val="00BC5401"/>
    <w:rsid w:val="00BC5A55"/>
    <w:rsid w:val="00BC5CC7"/>
    <w:rsid w:val="00BC6A71"/>
    <w:rsid w:val="00BC73CE"/>
    <w:rsid w:val="00BC7499"/>
    <w:rsid w:val="00BD0C93"/>
    <w:rsid w:val="00BD1284"/>
    <w:rsid w:val="00BD1AD1"/>
    <w:rsid w:val="00BD1DA5"/>
    <w:rsid w:val="00BD2013"/>
    <w:rsid w:val="00BD37DC"/>
    <w:rsid w:val="00BD3F23"/>
    <w:rsid w:val="00BD4993"/>
    <w:rsid w:val="00BD4CAD"/>
    <w:rsid w:val="00BD5703"/>
    <w:rsid w:val="00BD5725"/>
    <w:rsid w:val="00BD627B"/>
    <w:rsid w:val="00BD6729"/>
    <w:rsid w:val="00BE0477"/>
    <w:rsid w:val="00BE0AB1"/>
    <w:rsid w:val="00BE14E3"/>
    <w:rsid w:val="00BE1901"/>
    <w:rsid w:val="00BE1AA5"/>
    <w:rsid w:val="00BE2197"/>
    <w:rsid w:val="00BE2839"/>
    <w:rsid w:val="00BE2BE6"/>
    <w:rsid w:val="00BE4C3B"/>
    <w:rsid w:val="00BE503A"/>
    <w:rsid w:val="00BE65F2"/>
    <w:rsid w:val="00BE7DE3"/>
    <w:rsid w:val="00BE7E71"/>
    <w:rsid w:val="00BF157C"/>
    <w:rsid w:val="00BF2349"/>
    <w:rsid w:val="00BF3448"/>
    <w:rsid w:val="00BF4B49"/>
    <w:rsid w:val="00BF579F"/>
    <w:rsid w:val="00BF6329"/>
    <w:rsid w:val="00BF6993"/>
    <w:rsid w:val="00BF6E6E"/>
    <w:rsid w:val="00BF70CF"/>
    <w:rsid w:val="00BF7C26"/>
    <w:rsid w:val="00C00C74"/>
    <w:rsid w:val="00C01C05"/>
    <w:rsid w:val="00C02253"/>
    <w:rsid w:val="00C033C1"/>
    <w:rsid w:val="00C034D5"/>
    <w:rsid w:val="00C039A3"/>
    <w:rsid w:val="00C03AF5"/>
    <w:rsid w:val="00C03B75"/>
    <w:rsid w:val="00C044C0"/>
    <w:rsid w:val="00C05C72"/>
    <w:rsid w:val="00C05FE8"/>
    <w:rsid w:val="00C061B4"/>
    <w:rsid w:val="00C07595"/>
    <w:rsid w:val="00C07DE2"/>
    <w:rsid w:val="00C12A1E"/>
    <w:rsid w:val="00C12ED7"/>
    <w:rsid w:val="00C131A0"/>
    <w:rsid w:val="00C146E2"/>
    <w:rsid w:val="00C152F9"/>
    <w:rsid w:val="00C17019"/>
    <w:rsid w:val="00C17D8B"/>
    <w:rsid w:val="00C207AE"/>
    <w:rsid w:val="00C20C3F"/>
    <w:rsid w:val="00C20DAE"/>
    <w:rsid w:val="00C22972"/>
    <w:rsid w:val="00C24C56"/>
    <w:rsid w:val="00C25C4D"/>
    <w:rsid w:val="00C25E2B"/>
    <w:rsid w:val="00C30452"/>
    <w:rsid w:val="00C307D1"/>
    <w:rsid w:val="00C3166F"/>
    <w:rsid w:val="00C319B8"/>
    <w:rsid w:val="00C32080"/>
    <w:rsid w:val="00C3222B"/>
    <w:rsid w:val="00C3453D"/>
    <w:rsid w:val="00C35551"/>
    <w:rsid w:val="00C357D5"/>
    <w:rsid w:val="00C35937"/>
    <w:rsid w:val="00C3619F"/>
    <w:rsid w:val="00C37121"/>
    <w:rsid w:val="00C3713E"/>
    <w:rsid w:val="00C3755C"/>
    <w:rsid w:val="00C400FC"/>
    <w:rsid w:val="00C4014E"/>
    <w:rsid w:val="00C404A0"/>
    <w:rsid w:val="00C407FA"/>
    <w:rsid w:val="00C41CB1"/>
    <w:rsid w:val="00C41FC4"/>
    <w:rsid w:val="00C4417A"/>
    <w:rsid w:val="00C44B34"/>
    <w:rsid w:val="00C46B89"/>
    <w:rsid w:val="00C47410"/>
    <w:rsid w:val="00C47950"/>
    <w:rsid w:val="00C47EE6"/>
    <w:rsid w:val="00C5029B"/>
    <w:rsid w:val="00C50E9B"/>
    <w:rsid w:val="00C51878"/>
    <w:rsid w:val="00C5325B"/>
    <w:rsid w:val="00C537F7"/>
    <w:rsid w:val="00C54C5A"/>
    <w:rsid w:val="00C5733C"/>
    <w:rsid w:val="00C57583"/>
    <w:rsid w:val="00C57EB6"/>
    <w:rsid w:val="00C6039D"/>
    <w:rsid w:val="00C6047D"/>
    <w:rsid w:val="00C60E55"/>
    <w:rsid w:val="00C61676"/>
    <w:rsid w:val="00C6196D"/>
    <w:rsid w:val="00C62895"/>
    <w:rsid w:val="00C62CE8"/>
    <w:rsid w:val="00C62ED5"/>
    <w:rsid w:val="00C63BEE"/>
    <w:rsid w:val="00C63DCE"/>
    <w:rsid w:val="00C66353"/>
    <w:rsid w:val="00C6686A"/>
    <w:rsid w:val="00C676C7"/>
    <w:rsid w:val="00C70030"/>
    <w:rsid w:val="00C701BB"/>
    <w:rsid w:val="00C704AD"/>
    <w:rsid w:val="00C71088"/>
    <w:rsid w:val="00C714CC"/>
    <w:rsid w:val="00C73057"/>
    <w:rsid w:val="00C73AE0"/>
    <w:rsid w:val="00C753B3"/>
    <w:rsid w:val="00C765E9"/>
    <w:rsid w:val="00C76F69"/>
    <w:rsid w:val="00C77362"/>
    <w:rsid w:val="00C8037E"/>
    <w:rsid w:val="00C81CD9"/>
    <w:rsid w:val="00C81D5B"/>
    <w:rsid w:val="00C829F3"/>
    <w:rsid w:val="00C831C1"/>
    <w:rsid w:val="00C8736A"/>
    <w:rsid w:val="00C87EE2"/>
    <w:rsid w:val="00C90F14"/>
    <w:rsid w:val="00C921AC"/>
    <w:rsid w:val="00C971C3"/>
    <w:rsid w:val="00CA0167"/>
    <w:rsid w:val="00CA11BC"/>
    <w:rsid w:val="00CA2659"/>
    <w:rsid w:val="00CA2C1B"/>
    <w:rsid w:val="00CA2C8C"/>
    <w:rsid w:val="00CA3CF4"/>
    <w:rsid w:val="00CA43AE"/>
    <w:rsid w:val="00CA53A1"/>
    <w:rsid w:val="00CA5915"/>
    <w:rsid w:val="00CA68BF"/>
    <w:rsid w:val="00CA7EE0"/>
    <w:rsid w:val="00CB0919"/>
    <w:rsid w:val="00CB0E60"/>
    <w:rsid w:val="00CB2146"/>
    <w:rsid w:val="00CB2948"/>
    <w:rsid w:val="00CB2C8F"/>
    <w:rsid w:val="00CB3007"/>
    <w:rsid w:val="00CB35D4"/>
    <w:rsid w:val="00CB3D52"/>
    <w:rsid w:val="00CB5F45"/>
    <w:rsid w:val="00CB6ABD"/>
    <w:rsid w:val="00CB70F6"/>
    <w:rsid w:val="00CB73B4"/>
    <w:rsid w:val="00CB7640"/>
    <w:rsid w:val="00CC0CAD"/>
    <w:rsid w:val="00CC3AD0"/>
    <w:rsid w:val="00CC3DD7"/>
    <w:rsid w:val="00CC463F"/>
    <w:rsid w:val="00CC4A68"/>
    <w:rsid w:val="00CC4CF6"/>
    <w:rsid w:val="00CC4ECF"/>
    <w:rsid w:val="00CC5BF6"/>
    <w:rsid w:val="00CC5C51"/>
    <w:rsid w:val="00CC668E"/>
    <w:rsid w:val="00CC781F"/>
    <w:rsid w:val="00CC7B0B"/>
    <w:rsid w:val="00CC7C4A"/>
    <w:rsid w:val="00CC7E0C"/>
    <w:rsid w:val="00CD0A32"/>
    <w:rsid w:val="00CD0C26"/>
    <w:rsid w:val="00CD1184"/>
    <w:rsid w:val="00CD20C5"/>
    <w:rsid w:val="00CD345C"/>
    <w:rsid w:val="00CD43F8"/>
    <w:rsid w:val="00CD47AE"/>
    <w:rsid w:val="00CD4E76"/>
    <w:rsid w:val="00CD5BC7"/>
    <w:rsid w:val="00CD6A98"/>
    <w:rsid w:val="00CD7150"/>
    <w:rsid w:val="00CD71EA"/>
    <w:rsid w:val="00CD7389"/>
    <w:rsid w:val="00CE01CD"/>
    <w:rsid w:val="00CE0E3A"/>
    <w:rsid w:val="00CE34E7"/>
    <w:rsid w:val="00CE37A4"/>
    <w:rsid w:val="00CE54E8"/>
    <w:rsid w:val="00CE59E4"/>
    <w:rsid w:val="00CE5A73"/>
    <w:rsid w:val="00CE638C"/>
    <w:rsid w:val="00CE6F55"/>
    <w:rsid w:val="00CE73ED"/>
    <w:rsid w:val="00CE7824"/>
    <w:rsid w:val="00CF0D33"/>
    <w:rsid w:val="00CF1C73"/>
    <w:rsid w:val="00CF2187"/>
    <w:rsid w:val="00CF358D"/>
    <w:rsid w:val="00CF3CC1"/>
    <w:rsid w:val="00CF4165"/>
    <w:rsid w:val="00CF4876"/>
    <w:rsid w:val="00CF4D7E"/>
    <w:rsid w:val="00CF4DA5"/>
    <w:rsid w:val="00CF5706"/>
    <w:rsid w:val="00CF691C"/>
    <w:rsid w:val="00D009C3"/>
    <w:rsid w:val="00D032EF"/>
    <w:rsid w:val="00D03581"/>
    <w:rsid w:val="00D0364E"/>
    <w:rsid w:val="00D04E96"/>
    <w:rsid w:val="00D07382"/>
    <w:rsid w:val="00D0748B"/>
    <w:rsid w:val="00D07535"/>
    <w:rsid w:val="00D108AF"/>
    <w:rsid w:val="00D1092B"/>
    <w:rsid w:val="00D10E93"/>
    <w:rsid w:val="00D11009"/>
    <w:rsid w:val="00D1112D"/>
    <w:rsid w:val="00D11571"/>
    <w:rsid w:val="00D11CAA"/>
    <w:rsid w:val="00D122D2"/>
    <w:rsid w:val="00D129AE"/>
    <w:rsid w:val="00D13A4D"/>
    <w:rsid w:val="00D14963"/>
    <w:rsid w:val="00D14C68"/>
    <w:rsid w:val="00D16266"/>
    <w:rsid w:val="00D16A55"/>
    <w:rsid w:val="00D17228"/>
    <w:rsid w:val="00D17969"/>
    <w:rsid w:val="00D17F1D"/>
    <w:rsid w:val="00D21200"/>
    <w:rsid w:val="00D2137E"/>
    <w:rsid w:val="00D222C5"/>
    <w:rsid w:val="00D23B01"/>
    <w:rsid w:val="00D25A8D"/>
    <w:rsid w:val="00D26186"/>
    <w:rsid w:val="00D27127"/>
    <w:rsid w:val="00D30898"/>
    <w:rsid w:val="00D30BF9"/>
    <w:rsid w:val="00D31174"/>
    <w:rsid w:val="00D31741"/>
    <w:rsid w:val="00D32513"/>
    <w:rsid w:val="00D327B0"/>
    <w:rsid w:val="00D3378E"/>
    <w:rsid w:val="00D34296"/>
    <w:rsid w:val="00D35960"/>
    <w:rsid w:val="00D363D0"/>
    <w:rsid w:val="00D3642C"/>
    <w:rsid w:val="00D36ABA"/>
    <w:rsid w:val="00D37300"/>
    <w:rsid w:val="00D407B2"/>
    <w:rsid w:val="00D40F60"/>
    <w:rsid w:val="00D41160"/>
    <w:rsid w:val="00D411E4"/>
    <w:rsid w:val="00D41907"/>
    <w:rsid w:val="00D41CA4"/>
    <w:rsid w:val="00D42A7F"/>
    <w:rsid w:val="00D42AE6"/>
    <w:rsid w:val="00D43EE4"/>
    <w:rsid w:val="00D43FD5"/>
    <w:rsid w:val="00D444B7"/>
    <w:rsid w:val="00D44B15"/>
    <w:rsid w:val="00D4585A"/>
    <w:rsid w:val="00D460D7"/>
    <w:rsid w:val="00D46512"/>
    <w:rsid w:val="00D46B88"/>
    <w:rsid w:val="00D47DC0"/>
    <w:rsid w:val="00D509A7"/>
    <w:rsid w:val="00D52106"/>
    <w:rsid w:val="00D52C11"/>
    <w:rsid w:val="00D5307D"/>
    <w:rsid w:val="00D53189"/>
    <w:rsid w:val="00D531FD"/>
    <w:rsid w:val="00D5387F"/>
    <w:rsid w:val="00D53890"/>
    <w:rsid w:val="00D541FB"/>
    <w:rsid w:val="00D552CC"/>
    <w:rsid w:val="00D55A93"/>
    <w:rsid w:val="00D56449"/>
    <w:rsid w:val="00D5669B"/>
    <w:rsid w:val="00D60C2A"/>
    <w:rsid w:val="00D60D1D"/>
    <w:rsid w:val="00D6117B"/>
    <w:rsid w:val="00D61B81"/>
    <w:rsid w:val="00D62322"/>
    <w:rsid w:val="00D64191"/>
    <w:rsid w:val="00D64217"/>
    <w:rsid w:val="00D64CAE"/>
    <w:rsid w:val="00D66511"/>
    <w:rsid w:val="00D66B2D"/>
    <w:rsid w:val="00D66C45"/>
    <w:rsid w:val="00D7033C"/>
    <w:rsid w:val="00D70978"/>
    <w:rsid w:val="00D723B9"/>
    <w:rsid w:val="00D72497"/>
    <w:rsid w:val="00D73566"/>
    <w:rsid w:val="00D74387"/>
    <w:rsid w:val="00D748E1"/>
    <w:rsid w:val="00D75771"/>
    <w:rsid w:val="00D75E10"/>
    <w:rsid w:val="00D76D62"/>
    <w:rsid w:val="00D775C1"/>
    <w:rsid w:val="00D81688"/>
    <w:rsid w:val="00D81794"/>
    <w:rsid w:val="00D82080"/>
    <w:rsid w:val="00D82C75"/>
    <w:rsid w:val="00D84710"/>
    <w:rsid w:val="00D85C03"/>
    <w:rsid w:val="00D86282"/>
    <w:rsid w:val="00D87685"/>
    <w:rsid w:val="00D87699"/>
    <w:rsid w:val="00D90662"/>
    <w:rsid w:val="00D90689"/>
    <w:rsid w:val="00D91255"/>
    <w:rsid w:val="00D9126C"/>
    <w:rsid w:val="00D915DF"/>
    <w:rsid w:val="00D9177D"/>
    <w:rsid w:val="00D930B7"/>
    <w:rsid w:val="00D93582"/>
    <w:rsid w:val="00D94FBD"/>
    <w:rsid w:val="00D95036"/>
    <w:rsid w:val="00D9526E"/>
    <w:rsid w:val="00DA0181"/>
    <w:rsid w:val="00DA11FF"/>
    <w:rsid w:val="00DA129A"/>
    <w:rsid w:val="00DA1DEB"/>
    <w:rsid w:val="00DA2BCB"/>
    <w:rsid w:val="00DA2EBA"/>
    <w:rsid w:val="00DA385C"/>
    <w:rsid w:val="00DA4323"/>
    <w:rsid w:val="00DA609F"/>
    <w:rsid w:val="00DA63CD"/>
    <w:rsid w:val="00DA6FFD"/>
    <w:rsid w:val="00DA71E9"/>
    <w:rsid w:val="00DA71F5"/>
    <w:rsid w:val="00DA7409"/>
    <w:rsid w:val="00DB2033"/>
    <w:rsid w:val="00DB3B68"/>
    <w:rsid w:val="00DB4213"/>
    <w:rsid w:val="00DB447C"/>
    <w:rsid w:val="00DB4CCA"/>
    <w:rsid w:val="00DB56CB"/>
    <w:rsid w:val="00DB5BCB"/>
    <w:rsid w:val="00DB601B"/>
    <w:rsid w:val="00DB7CA2"/>
    <w:rsid w:val="00DC0178"/>
    <w:rsid w:val="00DC05EE"/>
    <w:rsid w:val="00DC08C1"/>
    <w:rsid w:val="00DC17A1"/>
    <w:rsid w:val="00DC181C"/>
    <w:rsid w:val="00DC1C72"/>
    <w:rsid w:val="00DC2534"/>
    <w:rsid w:val="00DC26EF"/>
    <w:rsid w:val="00DC290A"/>
    <w:rsid w:val="00DC3EAA"/>
    <w:rsid w:val="00DC3FA2"/>
    <w:rsid w:val="00DC40DF"/>
    <w:rsid w:val="00DC49A5"/>
    <w:rsid w:val="00DC66C1"/>
    <w:rsid w:val="00DC6700"/>
    <w:rsid w:val="00DC70D8"/>
    <w:rsid w:val="00DC74A7"/>
    <w:rsid w:val="00DD0A8F"/>
    <w:rsid w:val="00DD1289"/>
    <w:rsid w:val="00DD29D3"/>
    <w:rsid w:val="00DD61AF"/>
    <w:rsid w:val="00DD710A"/>
    <w:rsid w:val="00DD764B"/>
    <w:rsid w:val="00DD7FD4"/>
    <w:rsid w:val="00DE057B"/>
    <w:rsid w:val="00DE22CA"/>
    <w:rsid w:val="00DE436F"/>
    <w:rsid w:val="00DE4BFE"/>
    <w:rsid w:val="00DE5D63"/>
    <w:rsid w:val="00DE6F20"/>
    <w:rsid w:val="00DF0E90"/>
    <w:rsid w:val="00DF1337"/>
    <w:rsid w:val="00DF1F4C"/>
    <w:rsid w:val="00DF35C7"/>
    <w:rsid w:val="00DF48D2"/>
    <w:rsid w:val="00DF50D7"/>
    <w:rsid w:val="00DF60BE"/>
    <w:rsid w:val="00DF6B06"/>
    <w:rsid w:val="00E01BE7"/>
    <w:rsid w:val="00E02A5B"/>
    <w:rsid w:val="00E03072"/>
    <w:rsid w:val="00E032CB"/>
    <w:rsid w:val="00E03496"/>
    <w:rsid w:val="00E03B47"/>
    <w:rsid w:val="00E053BF"/>
    <w:rsid w:val="00E0596A"/>
    <w:rsid w:val="00E066FB"/>
    <w:rsid w:val="00E06777"/>
    <w:rsid w:val="00E0724D"/>
    <w:rsid w:val="00E07F43"/>
    <w:rsid w:val="00E1086D"/>
    <w:rsid w:val="00E11980"/>
    <w:rsid w:val="00E11FB5"/>
    <w:rsid w:val="00E15E97"/>
    <w:rsid w:val="00E16E99"/>
    <w:rsid w:val="00E1706E"/>
    <w:rsid w:val="00E1712B"/>
    <w:rsid w:val="00E203B8"/>
    <w:rsid w:val="00E20C4B"/>
    <w:rsid w:val="00E212EB"/>
    <w:rsid w:val="00E213D7"/>
    <w:rsid w:val="00E218B8"/>
    <w:rsid w:val="00E222DD"/>
    <w:rsid w:val="00E22C69"/>
    <w:rsid w:val="00E230D9"/>
    <w:rsid w:val="00E23777"/>
    <w:rsid w:val="00E23B57"/>
    <w:rsid w:val="00E26E2D"/>
    <w:rsid w:val="00E270F0"/>
    <w:rsid w:val="00E278CE"/>
    <w:rsid w:val="00E27D2F"/>
    <w:rsid w:val="00E304A0"/>
    <w:rsid w:val="00E31053"/>
    <w:rsid w:val="00E313DC"/>
    <w:rsid w:val="00E31433"/>
    <w:rsid w:val="00E3146D"/>
    <w:rsid w:val="00E31783"/>
    <w:rsid w:val="00E31D7A"/>
    <w:rsid w:val="00E3280C"/>
    <w:rsid w:val="00E32959"/>
    <w:rsid w:val="00E32ED9"/>
    <w:rsid w:val="00E33789"/>
    <w:rsid w:val="00E345DC"/>
    <w:rsid w:val="00E34EAE"/>
    <w:rsid w:val="00E3519A"/>
    <w:rsid w:val="00E35574"/>
    <w:rsid w:val="00E35E2A"/>
    <w:rsid w:val="00E36A98"/>
    <w:rsid w:val="00E36B90"/>
    <w:rsid w:val="00E373E8"/>
    <w:rsid w:val="00E3747F"/>
    <w:rsid w:val="00E40A2D"/>
    <w:rsid w:val="00E41C9A"/>
    <w:rsid w:val="00E41D34"/>
    <w:rsid w:val="00E42789"/>
    <w:rsid w:val="00E42A67"/>
    <w:rsid w:val="00E42BF4"/>
    <w:rsid w:val="00E43067"/>
    <w:rsid w:val="00E43E9A"/>
    <w:rsid w:val="00E4587E"/>
    <w:rsid w:val="00E45EB7"/>
    <w:rsid w:val="00E472DA"/>
    <w:rsid w:val="00E47EB9"/>
    <w:rsid w:val="00E50DE8"/>
    <w:rsid w:val="00E51585"/>
    <w:rsid w:val="00E5190A"/>
    <w:rsid w:val="00E51F23"/>
    <w:rsid w:val="00E52808"/>
    <w:rsid w:val="00E52FD2"/>
    <w:rsid w:val="00E5354A"/>
    <w:rsid w:val="00E5483A"/>
    <w:rsid w:val="00E563F8"/>
    <w:rsid w:val="00E6010A"/>
    <w:rsid w:val="00E603F9"/>
    <w:rsid w:val="00E60DEB"/>
    <w:rsid w:val="00E6209F"/>
    <w:rsid w:val="00E62425"/>
    <w:rsid w:val="00E6402F"/>
    <w:rsid w:val="00E64E52"/>
    <w:rsid w:val="00E65A18"/>
    <w:rsid w:val="00E66731"/>
    <w:rsid w:val="00E66781"/>
    <w:rsid w:val="00E66B04"/>
    <w:rsid w:val="00E672C7"/>
    <w:rsid w:val="00E70153"/>
    <w:rsid w:val="00E71326"/>
    <w:rsid w:val="00E73BF7"/>
    <w:rsid w:val="00E73EEE"/>
    <w:rsid w:val="00E742ED"/>
    <w:rsid w:val="00E74525"/>
    <w:rsid w:val="00E75985"/>
    <w:rsid w:val="00E75B02"/>
    <w:rsid w:val="00E80B02"/>
    <w:rsid w:val="00E82800"/>
    <w:rsid w:val="00E851E3"/>
    <w:rsid w:val="00E86EDA"/>
    <w:rsid w:val="00E870A3"/>
    <w:rsid w:val="00E87601"/>
    <w:rsid w:val="00E903B7"/>
    <w:rsid w:val="00E905CD"/>
    <w:rsid w:val="00E90DA3"/>
    <w:rsid w:val="00E910CE"/>
    <w:rsid w:val="00E91693"/>
    <w:rsid w:val="00E929D3"/>
    <w:rsid w:val="00E95061"/>
    <w:rsid w:val="00E95351"/>
    <w:rsid w:val="00E96A4D"/>
    <w:rsid w:val="00EA1031"/>
    <w:rsid w:val="00EA1328"/>
    <w:rsid w:val="00EA1E64"/>
    <w:rsid w:val="00EA25B5"/>
    <w:rsid w:val="00EA2AC5"/>
    <w:rsid w:val="00EA30DC"/>
    <w:rsid w:val="00EA3A3F"/>
    <w:rsid w:val="00EA3B63"/>
    <w:rsid w:val="00EA40CE"/>
    <w:rsid w:val="00EA46FF"/>
    <w:rsid w:val="00EA4908"/>
    <w:rsid w:val="00EA4C1C"/>
    <w:rsid w:val="00EA4EC4"/>
    <w:rsid w:val="00EA534B"/>
    <w:rsid w:val="00EA6162"/>
    <w:rsid w:val="00EB01BF"/>
    <w:rsid w:val="00EB0FD2"/>
    <w:rsid w:val="00EB1647"/>
    <w:rsid w:val="00EB2135"/>
    <w:rsid w:val="00EB2C29"/>
    <w:rsid w:val="00EB2D59"/>
    <w:rsid w:val="00EB36AC"/>
    <w:rsid w:val="00EB4416"/>
    <w:rsid w:val="00EB4A84"/>
    <w:rsid w:val="00EB587E"/>
    <w:rsid w:val="00EB5E80"/>
    <w:rsid w:val="00EB6F96"/>
    <w:rsid w:val="00EB7F89"/>
    <w:rsid w:val="00EC1E73"/>
    <w:rsid w:val="00EC2777"/>
    <w:rsid w:val="00EC46A0"/>
    <w:rsid w:val="00EC4D47"/>
    <w:rsid w:val="00EC5D79"/>
    <w:rsid w:val="00EC606E"/>
    <w:rsid w:val="00EC6B74"/>
    <w:rsid w:val="00EC6EA0"/>
    <w:rsid w:val="00ED22B0"/>
    <w:rsid w:val="00ED2E3F"/>
    <w:rsid w:val="00ED39E5"/>
    <w:rsid w:val="00ED3AAC"/>
    <w:rsid w:val="00ED4D83"/>
    <w:rsid w:val="00ED4E0C"/>
    <w:rsid w:val="00ED637A"/>
    <w:rsid w:val="00EE0B60"/>
    <w:rsid w:val="00EE0DED"/>
    <w:rsid w:val="00EE1CA9"/>
    <w:rsid w:val="00EE3150"/>
    <w:rsid w:val="00EE62E1"/>
    <w:rsid w:val="00EF0613"/>
    <w:rsid w:val="00EF068A"/>
    <w:rsid w:val="00EF0A4C"/>
    <w:rsid w:val="00EF0B39"/>
    <w:rsid w:val="00EF0EBA"/>
    <w:rsid w:val="00EF1209"/>
    <w:rsid w:val="00EF12E0"/>
    <w:rsid w:val="00EF2423"/>
    <w:rsid w:val="00EF250E"/>
    <w:rsid w:val="00EF32C1"/>
    <w:rsid w:val="00EF4BBE"/>
    <w:rsid w:val="00EF4FA6"/>
    <w:rsid w:val="00EF537C"/>
    <w:rsid w:val="00EF5A52"/>
    <w:rsid w:val="00EF72CB"/>
    <w:rsid w:val="00EF74C9"/>
    <w:rsid w:val="00F00009"/>
    <w:rsid w:val="00F00BF7"/>
    <w:rsid w:val="00F00EC3"/>
    <w:rsid w:val="00F01207"/>
    <w:rsid w:val="00F0144D"/>
    <w:rsid w:val="00F02925"/>
    <w:rsid w:val="00F039B4"/>
    <w:rsid w:val="00F05067"/>
    <w:rsid w:val="00F05FE4"/>
    <w:rsid w:val="00F060B6"/>
    <w:rsid w:val="00F0653F"/>
    <w:rsid w:val="00F06A87"/>
    <w:rsid w:val="00F06EF7"/>
    <w:rsid w:val="00F07722"/>
    <w:rsid w:val="00F10CAC"/>
    <w:rsid w:val="00F11BB9"/>
    <w:rsid w:val="00F13386"/>
    <w:rsid w:val="00F13791"/>
    <w:rsid w:val="00F13F71"/>
    <w:rsid w:val="00F1480F"/>
    <w:rsid w:val="00F1748E"/>
    <w:rsid w:val="00F2036F"/>
    <w:rsid w:val="00F207A3"/>
    <w:rsid w:val="00F20FCB"/>
    <w:rsid w:val="00F227AC"/>
    <w:rsid w:val="00F23A97"/>
    <w:rsid w:val="00F268E5"/>
    <w:rsid w:val="00F27B4D"/>
    <w:rsid w:val="00F30468"/>
    <w:rsid w:val="00F32ED9"/>
    <w:rsid w:val="00F35784"/>
    <w:rsid w:val="00F36F29"/>
    <w:rsid w:val="00F40EF7"/>
    <w:rsid w:val="00F41345"/>
    <w:rsid w:val="00F418FB"/>
    <w:rsid w:val="00F431D2"/>
    <w:rsid w:val="00F4376F"/>
    <w:rsid w:val="00F441AB"/>
    <w:rsid w:val="00F47170"/>
    <w:rsid w:val="00F50865"/>
    <w:rsid w:val="00F50AE8"/>
    <w:rsid w:val="00F51133"/>
    <w:rsid w:val="00F51749"/>
    <w:rsid w:val="00F517D3"/>
    <w:rsid w:val="00F5209D"/>
    <w:rsid w:val="00F5313C"/>
    <w:rsid w:val="00F546C3"/>
    <w:rsid w:val="00F547C9"/>
    <w:rsid w:val="00F5671A"/>
    <w:rsid w:val="00F571B3"/>
    <w:rsid w:val="00F573D1"/>
    <w:rsid w:val="00F57814"/>
    <w:rsid w:val="00F57EDE"/>
    <w:rsid w:val="00F60925"/>
    <w:rsid w:val="00F643DF"/>
    <w:rsid w:val="00F6453E"/>
    <w:rsid w:val="00F64865"/>
    <w:rsid w:val="00F64F16"/>
    <w:rsid w:val="00F656FC"/>
    <w:rsid w:val="00F66783"/>
    <w:rsid w:val="00F6687C"/>
    <w:rsid w:val="00F66F51"/>
    <w:rsid w:val="00F6762B"/>
    <w:rsid w:val="00F70F64"/>
    <w:rsid w:val="00F716C6"/>
    <w:rsid w:val="00F720C2"/>
    <w:rsid w:val="00F73344"/>
    <w:rsid w:val="00F73372"/>
    <w:rsid w:val="00F748A9"/>
    <w:rsid w:val="00F74D48"/>
    <w:rsid w:val="00F74E85"/>
    <w:rsid w:val="00F761E3"/>
    <w:rsid w:val="00F762E4"/>
    <w:rsid w:val="00F76F80"/>
    <w:rsid w:val="00F77DA8"/>
    <w:rsid w:val="00F8071F"/>
    <w:rsid w:val="00F808D4"/>
    <w:rsid w:val="00F80BAA"/>
    <w:rsid w:val="00F83129"/>
    <w:rsid w:val="00F8380F"/>
    <w:rsid w:val="00F83DB9"/>
    <w:rsid w:val="00F84285"/>
    <w:rsid w:val="00F858B0"/>
    <w:rsid w:val="00F86097"/>
    <w:rsid w:val="00F86960"/>
    <w:rsid w:val="00F86F27"/>
    <w:rsid w:val="00F900DB"/>
    <w:rsid w:val="00F90C2E"/>
    <w:rsid w:val="00F91111"/>
    <w:rsid w:val="00F938C5"/>
    <w:rsid w:val="00F93C6A"/>
    <w:rsid w:val="00F94AD7"/>
    <w:rsid w:val="00F96305"/>
    <w:rsid w:val="00FA00B0"/>
    <w:rsid w:val="00FA08B2"/>
    <w:rsid w:val="00FA1413"/>
    <w:rsid w:val="00FA1AB9"/>
    <w:rsid w:val="00FA2384"/>
    <w:rsid w:val="00FA386C"/>
    <w:rsid w:val="00FA4138"/>
    <w:rsid w:val="00FA4A50"/>
    <w:rsid w:val="00FA5D91"/>
    <w:rsid w:val="00FB08A1"/>
    <w:rsid w:val="00FB0985"/>
    <w:rsid w:val="00FB2554"/>
    <w:rsid w:val="00FB2E34"/>
    <w:rsid w:val="00FB32DB"/>
    <w:rsid w:val="00FB33CE"/>
    <w:rsid w:val="00FB4095"/>
    <w:rsid w:val="00FB5348"/>
    <w:rsid w:val="00FB540B"/>
    <w:rsid w:val="00FB5E4F"/>
    <w:rsid w:val="00FB7868"/>
    <w:rsid w:val="00FB7C66"/>
    <w:rsid w:val="00FC091D"/>
    <w:rsid w:val="00FC2601"/>
    <w:rsid w:val="00FC3766"/>
    <w:rsid w:val="00FC3CDF"/>
    <w:rsid w:val="00FC4C21"/>
    <w:rsid w:val="00FC5301"/>
    <w:rsid w:val="00FC6EA5"/>
    <w:rsid w:val="00FD0DE2"/>
    <w:rsid w:val="00FD24A3"/>
    <w:rsid w:val="00FD2D89"/>
    <w:rsid w:val="00FD3C51"/>
    <w:rsid w:val="00FD4888"/>
    <w:rsid w:val="00FD76CA"/>
    <w:rsid w:val="00FD7D70"/>
    <w:rsid w:val="00FE063A"/>
    <w:rsid w:val="00FE0760"/>
    <w:rsid w:val="00FE18BE"/>
    <w:rsid w:val="00FE22A5"/>
    <w:rsid w:val="00FE344A"/>
    <w:rsid w:val="00FE39A7"/>
    <w:rsid w:val="00FE41AC"/>
    <w:rsid w:val="00FE41BD"/>
    <w:rsid w:val="00FE5999"/>
    <w:rsid w:val="00FE7196"/>
    <w:rsid w:val="00FE721C"/>
    <w:rsid w:val="00FE7A95"/>
    <w:rsid w:val="00FF1A6B"/>
    <w:rsid w:val="00FF2412"/>
    <w:rsid w:val="00FF2727"/>
    <w:rsid w:val="00FF29A5"/>
    <w:rsid w:val="00FF34EB"/>
    <w:rsid w:val="00FF3A40"/>
    <w:rsid w:val="00FF41A2"/>
    <w:rsid w:val="00FF57F1"/>
    <w:rsid w:val="00FF71FC"/>
    <w:rsid w:val="00FF75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semiHidden="0" w:unhideWhenUsed="0" w:qFormat="1"/>
    <w:lsdException w:name="heading 9" w:semiHidden="0" w:unhideWhenUsed="0" w:qFormat="1"/>
    <w:lsdException w:name="index 1" w:semiHidden="0" w:unhideWhenUsed="0"/>
    <w:lsdException w:name="index 2" w:semiHidden="0" w:unhideWhenUsed="0"/>
    <w:lsdException w:name="index 3" w:semiHidden="0" w:unhideWhenUsed="0"/>
    <w:lsdException w:name="caption" w:qFormat="1"/>
    <w:lsdException w:name="List Bullet 3" w:semiHidden="0" w:unhideWhenUsed="0"/>
    <w:lsdException w:name="List Number 2" w:semiHidden="0" w:unhideWhenUsed="0"/>
    <w:lsdException w:name="List Number 3" w:semiHidden="0" w:unhideWhenUsed="0"/>
    <w:lsdException w:name="Title" w:semiHidden="0" w:unhideWhenUsed="0" w:qFormat="1"/>
    <w:lsdException w:name="Subtitle" w:semiHidden="0" w:unhideWhenUsed="0" w:qFormat="1"/>
    <w:lsdException w:name="Body Text 2" w:semiHidden="0" w:unhideWhenUsed="0"/>
    <w:lsdException w:name="Body Text 3" w:semiHidden="0" w:unhideWhenUsed="0"/>
    <w:lsdException w:name="Body Text Indent 2" w:semiHidden="0" w:unhideWhenUsed="0"/>
    <w:lsdException w:name="Body Text Indent 3"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583"/>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rsid w:val="009B57CF"/>
    <w:pPr>
      <w:keepNext/>
      <w:keepLines/>
      <w:spacing w:before="360"/>
      <w:ind w:left="794" w:hanging="794"/>
      <w:outlineLvl w:val="0"/>
    </w:pPr>
    <w:rPr>
      <w:b/>
    </w:rPr>
  </w:style>
  <w:style w:type="paragraph" w:styleId="Heading2">
    <w:name w:val="heading 2"/>
    <w:basedOn w:val="Heading1"/>
    <w:next w:val="Normal"/>
    <w:qFormat/>
    <w:rsid w:val="009B57CF"/>
    <w:pPr>
      <w:spacing w:before="240"/>
      <w:outlineLvl w:val="1"/>
    </w:pPr>
  </w:style>
  <w:style w:type="paragraph" w:styleId="Heading3">
    <w:name w:val="heading 3"/>
    <w:basedOn w:val="Heading1"/>
    <w:next w:val="Normal"/>
    <w:qFormat/>
    <w:rsid w:val="009B57CF"/>
    <w:pPr>
      <w:spacing w:before="160"/>
      <w:outlineLvl w:val="2"/>
    </w:pPr>
  </w:style>
  <w:style w:type="paragraph" w:styleId="Heading4">
    <w:name w:val="heading 4"/>
    <w:basedOn w:val="Heading3"/>
    <w:next w:val="Normal"/>
    <w:qFormat/>
    <w:rsid w:val="009B57CF"/>
    <w:pPr>
      <w:tabs>
        <w:tab w:val="clear" w:pos="794"/>
        <w:tab w:val="left" w:pos="1021"/>
      </w:tabs>
      <w:ind w:left="1021" w:hanging="1021"/>
      <w:outlineLvl w:val="3"/>
    </w:pPr>
  </w:style>
  <w:style w:type="paragraph" w:styleId="Heading5">
    <w:name w:val="heading 5"/>
    <w:basedOn w:val="Heading4"/>
    <w:next w:val="Normal"/>
    <w:qFormat/>
    <w:rsid w:val="009B57CF"/>
    <w:pPr>
      <w:outlineLvl w:val="4"/>
    </w:pPr>
  </w:style>
  <w:style w:type="paragraph" w:styleId="Heading6">
    <w:name w:val="heading 6"/>
    <w:basedOn w:val="Heading4"/>
    <w:next w:val="Normal"/>
    <w:qFormat/>
    <w:rsid w:val="009B57CF"/>
    <w:pPr>
      <w:tabs>
        <w:tab w:val="clear" w:pos="1021"/>
        <w:tab w:val="clear" w:pos="1191"/>
      </w:tabs>
      <w:ind w:left="1588" w:hanging="1588"/>
      <w:outlineLvl w:val="5"/>
    </w:pPr>
  </w:style>
  <w:style w:type="paragraph" w:styleId="Heading7">
    <w:name w:val="heading 7"/>
    <w:basedOn w:val="Heading6"/>
    <w:next w:val="Normal"/>
    <w:qFormat/>
    <w:rsid w:val="009B57CF"/>
    <w:pPr>
      <w:outlineLvl w:val="6"/>
    </w:pPr>
  </w:style>
  <w:style w:type="paragraph" w:styleId="Heading8">
    <w:name w:val="heading 8"/>
    <w:basedOn w:val="Heading6"/>
    <w:next w:val="Normal"/>
    <w:qFormat/>
    <w:rsid w:val="009B57CF"/>
    <w:pPr>
      <w:outlineLvl w:val="7"/>
    </w:pPr>
  </w:style>
  <w:style w:type="paragraph" w:styleId="Heading9">
    <w:name w:val="heading 9"/>
    <w:basedOn w:val="Heading6"/>
    <w:next w:val="Normal"/>
    <w:qFormat/>
    <w:rsid w:val="009B57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B57CF"/>
    <w:pPr>
      <w:keepNext/>
      <w:keepLines/>
      <w:spacing w:before="480"/>
      <w:jc w:val="center"/>
    </w:pPr>
    <w:rPr>
      <w:b/>
      <w:sz w:val="28"/>
    </w:rPr>
  </w:style>
  <w:style w:type="character" w:customStyle="1" w:styleId="Appdef">
    <w:name w:val="App_def"/>
    <w:rsid w:val="009B57CF"/>
    <w:rPr>
      <w:rFonts w:ascii="Times New Roman" w:hAnsi="Times New Roman"/>
      <w:b/>
    </w:rPr>
  </w:style>
  <w:style w:type="character" w:customStyle="1" w:styleId="Appref">
    <w:name w:val="App_ref"/>
    <w:basedOn w:val="DefaultParagraphFont"/>
    <w:rsid w:val="009B57CF"/>
  </w:style>
  <w:style w:type="paragraph" w:customStyle="1" w:styleId="AppendixNotitle">
    <w:name w:val="Appendix_No &amp; title"/>
    <w:basedOn w:val="AnnexNotitle"/>
    <w:next w:val="Normal"/>
    <w:rsid w:val="009B57CF"/>
  </w:style>
  <w:style w:type="character" w:customStyle="1" w:styleId="Artdef">
    <w:name w:val="Art_def"/>
    <w:rsid w:val="009B57CF"/>
    <w:rPr>
      <w:rFonts w:ascii="Times New Roman" w:hAnsi="Times New Roman"/>
      <w:b/>
    </w:rPr>
  </w:style>
  <w:style w:type="paragraph" w:customStyle="1" w:styleId="Artheading">
    <w:name w:val="Art_heading"/>
    <w:basedOn w:val="Normal"/>
    <w:next w:val="Normal"/>
    <w:rsid w:val="009B57CF"/>
    <w:pPr>
      <w:spacing w:before="480"/>
      <w:jc w:val="center"/>
    </w:pPr>
    <w:rPr>
      <w:b/>
      <w:sz w:val="28"/>
    </w:rPr>
  </w:style>
  <w:style w:type="paragraph" w:customStyle="1" w:styleId="ArtNo">
    <w:name w:val="Art_No"/>
    <w:basedOn w:val="Normal"/>
    <w:next w:val="Normal"/>
    <w:rsid w:val="009B57CF"/>
    <w:pPr>
      <w:keepNext/>
      <w:keepLines/>
      <w:spacing w:before="480"/>
      <w:jc w:val="center"/>
    </w:pPr>
    <w:rPr>
      <w:caps/>
      <w:sz w:val="28"/>
    </w:rPr>
  </w:style>
  <w:style w:type="character" w:customStyle="1" w:styleId="Artref">
    <w:name w:val="Art_ref"/>
    <w:basedOn w:val="DefaultParagraphFont"/>
    <w:rsid w:val="009B57CF"/>
  </w:style>
  <w:style w:type="paragraph" w:customStyle="1" w:styleId="Arttitle">
    <w:name w:val="Art_title"/>
    <w:basedOn w:val="Normal"/>
    <w:next w:val="Normal"/>
    <w:rsid w:val="009B57CF"/>
    <w:pPr>
      <w:keepNext/>
      <w:keepLines/>
      <w:spacing w:before="240"/>
      <w:jc w:val="center"/>
    </w:pPr>
    <w:rPr>
      <w:b/>
      <w:sz w:val="28"/>
    </w:rPr>
  </w:style>
  <w:style w:type="paragraph" w:customStyle="1" w:styleId="ASN1">
    <w:name w:val="ASN.1"/>
    <w:basedOn w:val="Normal"/>
    <w:rsid w:val="009B57C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9B57CF"/>
    <w:pPr>
      <w:keepNext/>
      <w:keepLines/>
      <w:spacing w:before="160"/>
      <w:ind w:left="794"/>
    </w:pPr>
    <w:rPr>
      <w:i/>
    </w:rPr>
  </w:style>
  <w:style w:type="paragraph" w:customStyle="1" w:styleId="ChapNo">
    <w:name w:val="Chap_No"/>
    <w:basedOn w:val="Normal"/>
    <w:next w:val="Normal"/>
    <w:rsid w:val="009B57CF"/>
    <w:pPr>
      <w:keepNext/>
      <w:keepLines/>
      <w:spacing w:before="480"/>
      <w:jc w:val="center"/>
    </w:pPr>
    <w:rPr>
      <w:b/>
      <w:caps/>
      <w:sz w:val="28"/>
    </w:rPr>
  </w:style>
  <w:style w:type="paragraph" w:customStyle="1" w:styleId="Chaptitle">
    <w:name w:val="Chap_title"/>
    <w:basedOn w:val="Normal"/>
    <w:next w:val="Normal"/>
    <w:rsid w:val="009B57CF"/>
    <w:pPr>
      <w:keepNext/>
      <w:keepLines/>
      <w:spacing w:before="240"/>
      <w:jc w:val="center"/>
    </w:pPr>
    <w:rPr>
      <w:b/>
      <w:sz w:val="28"/>
    </w:rPr>
  </w:style>
  <w:style w:type="character" w:styleId="EndnoteReference">
    <w:name w:val="endnote reference"/>
    <w:semiHidden/>
    <w:rsid w:val="009B57CF"/>
    <w:rPr>
      <w:vertAlign w:val="superscript"/>
    </w:rPr>
  </w:style>
  <w:style w:type="paragraph" w:customStyle="1" w:styleId="enumlev1">
    <w:name w:val="enumlev1"/>
    <w:basedOn w:val="Normal"/>
    <w:rsid w:val="009B57CF"/>
    <w:pPr>
      <w:spacing w:before="80"/>
      <w:ind w:left="794" w:hanging="794"/>
    </w:pPr>
  </w:style>
  <w:style w:type="paragraph" w:customStyle="1" w:styleId="enumlev2">
    <w:name w:val="enumlev2"/>
    <w:basedOn w:val="enumlev1"/>
    <w:rsid w:val="009B57CF"/>
    <w:pPr>
      <w:ind w:left="1191" w:hanging="397"/>
    </w:pPr>
  </w:style>
  <w:style w:type="paragraph" w:customStyle="1" w:styleId="enumlev3">
    <w:name w:val="enumlev3"/>
    <w:basedOn w:val="enumlev2"/>
    <w:rsid w:val="009B57CF"/>
    <w:pPr>
      <w:ind w:left="1588"/>
    </w:pPr>
  </w:style>
  <w:style w:type="paragraph" w:customStyle="1" w:styleId="Equation">
    <w:name w:val="Equation"/>
    <w:basedOn w:val="Normal"/>
    <w:rsid w:val="009B57CF"/>
    <w:pPr>
      <w:tabs>
        <w:tab w:val="clear" w:pos="1191"/>
        <w:tab w:val="clear" w:pos="1588"/>
        <w:tab w:val="clear" w:pos="1985"/>
        <w:tab w:val="center" w:pos="4820"/>
        <w:tab w:val="right" w:pos="9639"/>
      </w:tabs>
    </w:pPr>
  </w:style>
  <w:style w:type="paragraph" w:customStyle="1" w:styleId="Equationlegend">
    <w:name w:val="Equation_legend"/>
    <w:basedOn w:val="Normal"/>
    <w:rsid w:val="009B57CF"/>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9B57CF"/>
    <w:pPr>
      <w:keepNext/>
      <w:keepLines/>
      <w:spacing w:before="240" w:after="120"/>
      <w:jc w:val="center"/>
    </w:pPr>
  </w:style>
  <w:style w:type="paragraph" w:customStyle="1" w:styleId="Figurelegend">
    <w:name w:val="Figure_legend"/>
    <w:basedOn w:val="Normal"/>
    <w:rsid w:val="009B57CF"/>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9B57CF"/>
    <w:pPr>
      <w:keepLines/>
      <w:spacing w:before="240" w:after="120"/>
      <w:jc w:val="center"/>
    </w:pPr>
    <w:rPr>
      <w:b/>
    </w:rPr>
  </w:style>
  <w:style w:type="paragraph" w:customStyle="1" w:styleId="FigureNoBR">
    <w:name w:val="Figure_No_BR"/>
    <w:basedOn w:val="Normal"/>
    <w:next w:val="Normal"/>
    <w:rsid w:val="009B57CF"/>
    <w:pPr>
      <w:keepNext/>
      <w:keepLines/>
      <w:spacing w:before="480" w:after="120"/>
      <w:jc w:val="center"/>
    </w:pPr>
    <w:rPr>
      <w:caps/>
    </w:rPr>
  </w:style>
  <w:style w:type="paragraph" w:customStyle="1" w:styleId="TabletitleBR">
    <w:name w:val="Table_title_BR"/>
    <w:basedOn w:val="Normal"/>
    <w:next w:val="Normal"/>
    <w:rsid w:val="009B57CF"/>
    <w:pPr>
      <w:keepNext/>
      <w:keepLines/>
      <w:spacing w:before="0" w:after="120"/>
      <w:jc w:val="center"/>
    </w:pPr>
    <w:rPr>
      <w:b/>
    </w:rPr>
  </w:style>
  <w:style w:type="paragraph" w:customStyle="1" w:styleId="FiguretitleBR">
    <w:name w:val="Figure_title_BR"/>
    <w:basedOn w:val="TabletitleBR"/>
    <w:next w:val="Normal"/>
    <w:rsid w:val="009B57CF"/>
    <w:pPr>
      <w:keepNext w:val="0"/>
      <w:spacing w:after="480"/>
    </w:pPr>
  </w:style>
  <w:style w:type="paragraph" w:customStyle="1" w:styleId="Figurewithouttitle">
    <w:name w:val="Figure_without_title"/>
    <w:basedOn w:val="Normal"/>
    <w:next w:val="Normal"/>
    <w:rsid w:val="009B57CF"/>
    <w:pPr>
      <w:keepLines/>
      <w:spacing w:before="240" w:after="120"/>
      <w:jc w:val="center"/>
    </w:pPr>
  </w:style>
  <w:style w:type="paragraph" w:styleId="Footer">
    <w:name w:val="footer"/>
    <w:basedOn w:val="Normal"/>
    <w:rsid w:val="009B57CF"/>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9B57CF"/>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9B57CF"/>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9B57CF"/>
    <w:rPr>
      <w:position w:val="6"/>
      <w:sz w:val="18"/>
    </w:rPr>
  </w:style>
  <w:style w:type="paragraph" w:customStyle="1" w:styleId="Note">
    <w:name w:val="Note"/>
    <w:basedOn w:val="Normal"/>
    <w:rsid w:val="009B57CF"/>
    <w:pPr>
      <w:spacing w:before="80"/>
    </w:pPr>
  </w:style>
  <w:style w:type="paragraph" w:styleId="FootnoteText">
    <w:name w:val="footnote text"/>
    <w:basedOn w:val="Note"/>
    <w:link w:val="FootnoteTextChar"/>
    <w:uiPriority w:val="99"/>
    <w:semiHidden/>
    <w:rsid w:val="009B57CF"/>
    <w:pPr>
      <w:keepLines/>
      <w:tabs>
        <w:tab w:val="left" w:pos="255"/>
      </w:tabs>
      <w:ind w:left="255" w:hanging="255"/>
    </w:pPr>
  </w:style>
  <w:style w:type="paragraph" w:customStyle="1" w:styleId="Formal">
    <w:name w:val="Formal"/>
    <w:basedOn w:val="ASN1"/>
    <w:rsid w:val="009B57CF"/>
    <w:rPr>
      <w:b w:val="0"/>
    </w:rPr>
  </w:style>
  <w:style w:type="paragraph" w:styleId="Header">
    <w:name w:val="header"/>
    <w:basedOn w:val="Normal"/>
    <w:link w:val="HeaderChar"/>
    <w:rsid w:val="009B57CF"/>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9B57CF"/>
    <w:pPr>
      <w:keepNext/>
      <w:spacing w:before="160"/>
    </w:pPr>
    <w:rPr>
      <w:b/>
    </w:rPr>
  </w:style>
  <w:style w:type="paragraph" w:customStyle="1" w:styleId="Headingi">
    <w:name w:val="Heading_i"/>
    <w:basedOn w:val="Normal"/>
    <w:next w:val="Normal"/>
    <w:rsid w:val="009B57CF"/>
    <w:pPr>
      <w:keepNext/>
      <w:spacing w:before="160"/>
    </w:pPr>
    <w:rPr>
      <w:i/>
    </w:rPr>
  </w:style>
  <w:style w:type="paragraph" w:styleId="Index1">
    <w:name w:val="index 1"/>
    <w:basedOn w:val="Normal"/>
    <w:next w:val="Normal"/>
    <w:semiHidden/>
    <w:rsid w:val="009B57CF"/>
  </w:style>
  <w:style w:type="paragraph" w:styleId="Index2">
    <w:name w:val="index 2"/>
    <w:basedOn w:val="Normal"/>
    <w:next w:val="Normal"/>
    <w:semiHidden/>
    <w:rsid w:val="009B57CF"/>
    <w:pPr>
      <w:ind w:left="283"/>
    </w:pPr>
  </w:style>
  <w:style w:type="paragraph" w:styleId="Index3">
    <w:name w:val="index 3"/>
    <w:basedOn w:val="Normal"/>
    <w:next w:val="Normal"/>
    <w:semiHidden/>
    <w:rsid w:val="009B57CF"/>
    <w:pPr>
      <w:ind w:left="566"/>
    </w:pPr>
  </w:style>
  <w:style w:type="paragraph" w:customStyle="1" w:styleId="Normalaftertitle">
    <w:name w:val="Normal_after_title"/>
    <w:basedOn w:val="Normal"/>
    <w:next w:val="Normal"/>
    <w:rsid w:val="009B57CF"/>
    <w:pPr>
      <w:spacing w:before="360"/>
    </w:pPr>
  </w:style>
  <w:style w:type="character" w:styleId="PageNumber">
    <w:name w:val="page number"/>
    <w:basedOn w:val="DefaultParagraphFont"/>
    <w:rsid w:val="009B57CF"/>
  </w:style>
  <w:style w:type="paragraph" w:customStyle="1" w:styleId="PartNo">
    <w:name w:val="Part_No"/>
    <w:basedOn w:val="Normal"/>
    <w:next w:val="Normal"/>
    <w:rsid w:val="009B57CF"/>
    <w:pPr>
      <w:keepNext/>
      <w:keepLines/>
      <w:spacing w:before="480" w:after="80"/>
      <w:jc w:val="center"/>
    </w:pPr>
    <w:rPr>
      <w:caps/>
      <w:sz w:val="28"/>
    </w:rPr>
  </w:style>
  <w:style w:type="paragraph" w:customStyle="1" w:styleId="Partref">
    <w:name w:val="Part_ref"/>
    <w:basedOn w:val="Normal"/>
    <w:next w:val="Normal"/>
    <w:rsid w:val="009B57CF"/>
    <w:pPr>
      <w:keepNext/>
      <w:keepLines/>
      <w:spacing w:before="280"/>
      <w:jc w:val="center"/>
    </w:pPr>
  </w:style>
  <w:style w:type="paragraph" w:customStyle="1" w:styleId="Parttitle">
    <w:name w:val="Part_title"/>
    <w:basedOn w:val="Normal"/>
    <w:next w:val="Normalaftertitle"/>
    <w:rsid w:val="009B57CF"/>
    <w:pPr>
      <w:keepNext/>
      <w:keepLines/>
      <w:spacing w:before="240" w:after="280"/>
      <w:jc w:val="center"/>
    </w:pPr>
    <w:rPr>
      <w:b/>
      <w:sz w:val="28"/>
    </w:rPr>
  </w:style>
  <w:style w:type="paragraph" w:customStyle="1" w:styleId="Recdate">
    <w:name w:val="Rec_date"/>
    <w:basedOn w:val="Normal"/>
    <w:next w:val="Normalaftertitle"/>
    <w:rsid w:val="009B57CF"/>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B57CF"/>
  </w:style>
  <w:style w:type="paragraph" w:customStyle="1" w:styleId="RecNo">
    <w:name w:val="Rec_No"/>
    <w:basedOn w:val="Normal"/>
    <w:next w:val="Normal"/>
    <w:rsid w:val="009B57CF"/>
    <w:pPr>
      <w:keepNext/>
      <w:keepLines/>
      <w:spacing w:before="0"/>
    </w:pPr>
    <w:rPr>
      <w:b/>
      <w:sz w:val="28"/>
    </w:rPr>
  </w:style>
  <w:style w:type="paragraph" w:customStyle="1" w:styleId="QuestionNo">
    <w:name w:val="Question_No"/>
    <w:basedOn w:val="RecNo"/>
    <w:next w:val="Normal"/>
    <w:rsid w:val="009B57CF"/>
  </w:style>
  <w:style w:type="paragraph" w:customStyle="1" w:styleId="RecNoBR">
    <w:name w:val="Rec_No_BR"/>
    <w:basedOn w:val="Normal"/>
    <w:next w:val="Normal"/>
    <w:rsid w:val="009B57CF"/>
    <w:pPr>
      <w:keepNext/>
      <w:keepLines/>
      <w:spacing w:before="480"/>
      <w:jc w:val="center"/>
    </w:pPr>
    <w:rPr>
      <w:caps/>
      <w:sz w:val="28"/>
    </w:rPr>
  </w:style>
  <w:style w:type="paragraph" w:customStyle="1" w:styleId="QuestionNoBR">
    <w:name w:val="Question_No_BR"/>
    <w:basedOn w:val="RecNoBR"/>
    <w:next w:val="Normal"/>
    <w:rsid w:val="009B57CF"/>
  </w:style>
  <w:style w:type="paragraph" w:customStyle="1" w:styleId="Recref">
    <w:name w:val="Rec_ref"/>
    <w:basedOn w:val="Normal"/>
    <w:next w:val="Recdate"/>
    <w:rsid w:val="009B57CF"/>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9B57CF"/>
  </w:style>
  <w:style w:type="paragraph" w:customStyle="1" w:styleId="Rectitle">
    <w:name w:val="Rec_title"/>
    <w:basedOn w:val="Normal"/>
    <w:next w:val="Normalaftertitle"/>
    <w:rsid w:val="009B57CF"/>
    <w:pPr>
      <w:keepNext/>
      <w:keepLines/>
      <w:spacing w:before="360"/>
      <w:jc w:val="center"/>
    </w:pPr>
    <w:rPr>
      <w:b/>
      <w:sz w:val="28"/>
    </w:rPr>
  </w:style>
  <w:style w:type="paragraph" w:customStyle="1" w:styleId="Questiontitle">
    <w:name w:val="Question_title"/>
    <w:basedOn w:val="Rectitle"/>
    <w:next w:val="Questionref"/>
    <w:rsid w:val="009B57CF"/>
  </w:style>
  <w:style w:type="character" w:customStyle="1" w:styleId="Recdef">
    <w:name w:val="Rec_def"/>
    <w:rsid w:val="009B57CF"/>
    <w:rPr>
      <w:b/>
    </w:rPr>
  </w:style>
  <w:style w:type="paragraph" w:customStyle="1" w:styleId="Reftext">
    <w:name w:val="Ref_text"/>
    <w:basedOn w:val="Normal"/>
    <w:rsid w:val="009B57CF"/>
    <w:pPr>
      <w:ind w:left="794" w:hanging="794"/>
    </w:pPr>
  </w:style>
  <w:style w:type="paragraph" w:customStyle="1" w:styleId="Reftitle">
    <w:name w:val="Ref_title"/>
    <w:basedOn w:val="Normal"/>
    <w:next w:val="Reftext"/>
    <w:rsid w:val="009B57CF"/>
    <w:pPr>
      <w:spacing w:before="480"/>
      <w:jc w:val="center"/>
    </w:pPr>
    <w:rPr>
      <w:b/>
    </w:rPr>
  </w:style>
  <w:style w:type="paragraph" w:customStyle="1" w:styleId="Repdate">
    <w:name w:val="Rep_date"/>
    <w:basedOn w:val="Recdate"/>
    <w:next w:val="Normalaftertitle"/>
    <w:rsid w:val="009B57CF"/>
  </w:style>
  <w:style w:type="paragraph" w:customStyle="1" w:styleId="RepNo">
    <w:name w:val="Rep_No"/>
    <w:basedOn w:val="RecNo"/>
    <w:next w:val="Normal"/>
    <w:rsid w:val="009B57CF"/>
  </w:style>
  <w:style w:type="paragraph" w:customStyle="1" w:styleId="RepNoBR">
    <w:name w:val="Rep_No_BR"/>
    <w:basedOn w:val="RecNoBR"/>
    <w:next w:val="Normal"/>
    <w:rsid w:val="009B57CF"/>
  </w:style>
  <w:style w:type="paragraph" w:customStyle="1" w:styleId="Repref">
    <w:name w:val="Rep_ref"/>
    <w:basedOn w:val="Recref"/>
    <w:next w:val="Repdate"/>
    <w:rsid w:val="009B57CF"/>
  </w:style>
  <w:style w:type="paragraph" w:customStyle="1" w:styleId="Reptitle">
    <w:name w:val="Rep_title"/>
    <w:basedOn w:val="Rectitle"/>
    <w:next w:val="Repref"/>
    <w:rsid w:val="009B57CF"/>
  </w:style>
  <w:style w:type="paragraph" w:customStyle="1" w:styleId="Resdate">
    <w:name w:val="Res_date"/>
    <w:basedOn w:val="Recdate"/>
    <w:next w:val="Normalaftertitle"/>
    <w:rsid w:val="009B57CF"/>
  </w:style>
  <w:style w:type="character" w:customStyle="1" w:styleId="Resdef">
    <w:name w:val="Res_def"/>
    <w:rsid w:val="009B57CF"/>
    <w:rPr>
      <w:rFonts w:ascii="Times New Roman" w:hAnsi="Times New Roman"/>
      <w:b/>
    </w:rPr>
  </w:style>
  <w:style w:type="paragraph" w:customStyle="1" w:styleId="ResNo">
    <w:name w:val="Res_No"/>
    <w:basedOn w:val="RecNo"/>
    <w:next w:val="Normal"/>
    <w:rsid w:val="009B57CF"/>
  </w:style>
  <w:style w:type="paragraph" w:customStyle="1" w:styleId="ResNoBR">
    <w:name w:val="Res_No_BR"/>
    <w:basedOn w:val="RecNoBR"/>
    <w:next w:val="Normal"/>
    <w:rsid w:val="009B57CF"/>
  </w:style>
  <w:style w:type="paragraph" w:customStyle="1" w:styleId="Resref">
    <w:name w:val="Res_ref"/>
    <w:basedOn w:val="Recref"/>
    <w:next w:val="Resdate"/>
    <w:rsid w:val="009B57CF"/>
  </w:style>
  <w:style w:type="paragraph" w:customStyle="1" w:styleId="Restitle">
    <w:name w:val="Res_title"/>
    <w:basedOn w:val="Rectitle"/>
    <w:next w:val="Resref"/>
    <w:rsid w:val="009B57CF"/>
  </w:style>
  <w:style w:type="paragraph" w:customStyle="1" w:styleId="Section1">
    <w:name w:val="Section_1"/>
    <w:basedOn w:val="Normal"/>
    <w:next w:val="Normal"/>
    <w:rsid w:val="009B57CF"/>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B57CF"/>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9B57CF"/>
    <w:pPr>
      <w:keepNext/>
      <w:keepLines/>
      <w:spacing w:before="480" w:after="80"/>
      <w:jc w:val="center"/>
    </w:pPr>
    <w:rPr>
      <w:caps/>
      <w:sz w:val="28"/>
    </w:rPr>
  </w:style>
  <w:style w:type="paragraph" w:customStyle="1" w:styleId="Sectiontitle">
    <w:name w:val="Section_title"/>
    <w:basedOn w:val="Normal"/>
    <w:next w:val="Normalaftertitle"/>
    <w:rsid w:val="009B57CF"/>
    <w:pPr>
      <w:keepNext/>
      <w:keepLines/>
      <w:spacing w:before="480" w:after="280"/>
      <w:jc w:val="center"/>
    </w:pPr>
    <w:rPr>
      <w:b/>
      <w:sz w:val="28"/>
    </w:rPr>
  </w:style>
  <w:style w:type="paragraph" w:customStyle="1" w:styleId="Source">
    <w:name w:val="Source"/>
    <w:basedOn w:val="Normal"/>
    <w:next w:val="Normalaftertitle"/>
    <w:rsid w:val="009B57CF"/>
    <w:pPr>
      <w:spacing w:before="840" w:after="200"/>
      <w:jc w:val="center"/>
    </w:pPr>
    <w:rPr>
      <w:b/>
      <w:sz w:val="28"/>
    </w:rPr>
  </w:style>
  <w:style w:type="paragraph" w:customStyle="1" w:styleId="SpecialFooter">
    <w:name w:val="Special Footer"/>
    <w:basedOn w:val="Footer"/>
    <w:rsid w:val="009B57CF"/>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9B57CF"/>
    <w:rPr>
      <w:b/>
      <w:color w:val="auto"/>
    </w:rPr>
  </w:style>
  <w:style w:type="paragraph" w:customStyle="1" w:styleId="Tablehead">
    <w:name w:val="Table_head"/>
    <w:basedOn w:val="Normal"/>
    <w:next w:val="Normal"/>
    <w:rsid w:val="009B57C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9B57C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9B57CF"/>
    <w:pPr>
      <w:keepNext/>
      <w:keepLines/>
      <w:spacing w:before="360" w:after="120"/>
      <w:jc w:val="center"/>
    </w:pPr>
    <w:rPr>
      <w:b/>
    </w:rPr>
  </w:style>
  <w:style w:type="paragraph" w:customStyle="1" w:styleId="TableNoBR">
    <w:name w:val="Table_No_BR"/>
    <w:basedOn w:val="Normal"/>
    <w:next w:val="TabletitleBR"/>
    <w:rsid w:val="009B57CF"/>
    <w:pPr>
      <w:keepNext/>
      <w:spacing w:before="560" w:after="120"/>
      <w:jc w:val="center"/>
    </w:pPr>
    <w:rPr>
      <w:caps/>
    </w:rPr>
  </w:style>
  <w:style w:type="paragraph" w:customStyle="1" w:styleId="Tableref">
    <w:name w:val="Table_ref"/>
    <w:basedOn w:val="Normal"/>
    <w:next w:val="TabletitleBR"/>
    <w:rsid w:val="009B57CF"/>
    <w:pPr>
      <w:keepNext/>
      <w:spacing w:before="0" w:after="120"/>
      <w:jc w:val="center"/>
    </w:pPr>
  </w:style>
  <w:style w:type="paragraph" w:customStyle="1" w:styleId="Tabletext">
    <w:name w:val="Table_text"/>
    <w:basedOn w:val="Normal"/>
    <w:rsid w:val="009B57C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9B57C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9B57CF"/>
  </w:style>
  <w:style w:type="paragraph" w:customStyle="1" w:styleId="Title3">
    <w:name w:val="Title 3"/>
    <w:basedOn w:val="Title2"/>
    <w:next w:val="Normal"/>
    <w:rsid w:val="009B57CF"/>
    <w:rPr>
      <w:caps w:val="0"/>
    </w:rPr>
  </w:style>
  <w:style w:type="paragraph" w:customStyle="1" w:styleId="Title4">
    <w:name w:val="Title 4"/>
    <w:basedOn w:val="Title3"/>
    <w:next w:val="Heading1"/>
    <w:rsid w:val="009B57CF"/>
    <w:rPr>
      <w:b/>
    </w:rPr>
  </w:style>
  <w:style w:type="paragraph" w:customStyle="1" w:styleId="toc0">
    <w:name w:val="toc 0"/>
    <w:basedOn w:val="Normal"/>
    <w:next w:val="TOC1"/>
    <w:rsid w:val="009B57CF"/>
    <w:pPr>
      <w:tabs>
        <w:tab w:val="clear" w:pos="794"/>
        <w:tab w:val="clear" w:pos="1191"/>
        <w:tab w:val="clear" w:pos="1588"/>
        <w:tab w:val="clear" w:pos="1985"/>
        <w:tab w:val="right" w:pos="9639"/>
      </w:tabs>
    </w:pPr>
    <w:rPr>
      <w:b/>
    </w:rPr>
  </w:style>
  <w:style w:type="paragraph" w:styleId="TOC1">
    <w:name w:val="toc 1"/>
    <w:basedOn w:val="Normal"/>
    <w:semiHidden/>
    <w:rsid w:val="009B57CF"/>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9B57CF"/>
    <w:pPr>
      <w:spacing w:before="80"/>
      <w:ind w:left="1531" w:hanging="851"/>
    </w:pPr>
  </w:style>
  <w:style w:type="paragraph" w:styleId="TOC3">
    <w:name w:val="toc 3"/>
    <w:basedOn w:val="TOC2"/>
    <w:semiHidden/>
    <w:rsid w:val="009B57CF"/>
  </w:style>
  <w:style w:type="paragraph" w:styleId="TOC4">
    <w:name w:val="toc 4"/>
    <w:basedOn w:val="TOC3"/>
    <w:semiHidden/>
    <w:rsid w:val="009B57CF"/>
  </w:style>
  <w:style w:type="paragraph" w:styleId="TOC5">
    <w:name w:val="toc 5"/>
    <w:basedOn w:val="TOC4"/>
    <w:semiHidden/>
    <w:rsid w:val="009B57CF"/>
  </w:style>
  <w:style w:type="paragraph" w:styleId="TOC6">
    <w:name w:val="toc 6"/>
    <w:basedOn w:val="TOC4"/>
    <w:semiHidden/>
    <w:rsid w:val="009B57CF"/>
  </w:style>
  <w:style w:type="paragraph" w:styleId="TOC7">
    <w:name w:val="toc 7"/>
    <w:basedOn w:val="TOC4"/>
    <w:semiHidden/>
    <w:rsid w:val="009B57CF"/>
  </w:style>
  <w:style w:type="paragraph" w:styleId="TOC8">
    <w:name w:val="toc 8"/>
    <w:basedOn w:val="TOC4"/>
    <w:semiHidden/>
    <w:rsid w:val="009B57CF"/>
  </w:style>
  <w:style w:type="character" w:styleId="Hyperlink">
    <w:name w:val="Hyperlink"/>
    <w:rsid w:val="009B57CF"/>
    <w:rPr>
      <w:color w:val="0000FF"/>
      <w:u w:val="single"/>
    </w:rPr>
  </w:style>
  <w:style w:type="character" w:styleId="FollowedHyperlink">
    <w:name w:val="FollowedHyperlink"/>
    <w:rsid w:val="009B57CF"/>
    <w:rPr>
      <w:color w:val="800080"/>
      <w:u w:val="single"/>
    </w:rPr>
  </w:style>
  <w:style w:type="paragraph" w:styleId="ListNumber3">
    <w:name w:val="List Number 3"/>
    <w:basedOn w:val="Normal"/>
    <w:rsid w:val="009B57CF"/>
    <w:pPr>
      <w:numPr>
        <w:numId w:val="1"/>
      </w:numPr>
    </w:pPr>
  </w:style>
  <w:style w:type="paragraph" w:styleId="BodyTextIndent">
    <w:name w:val="Body Text Indent"/>
    <w:basedOn w:val="Normal"/>
    <w:rsid w:val="009B57CF"/>
    <w:pPr>
      <w:ind w:left="540"/>
    </w:pPr>
  </w:style>
  <w:style w:type="paragraph" w:styleId="BalloonText">
    <w:name w:val="Balloon Text"/>
    <w:basedOn w:val="Normal"/>
    <w:semiHidden/>
    <w:rsid w:val="00D129AE"/>
    <w:rPr>
      <w:rFonts w:ascii="Tahoma" w:hAnsi="Tahoma" w:cs="Tahoma"/>
      <w:sz w:val="16"/>
      <w:szCs w:val="16"/>
    </w:rPr>
  </w:style>
  <w:style w:type="paragraph" w:styleId="BodyText">
    <w:name w:val="Body Text"/>
    <w:basedOn w:val="Normal"/>
    <w:rsid w:val="00AD7323"/>
    <w:pPr>
      <w:spacing w:after="120"/>
    </w:pPr>
  </w:style>
  <w:style w:type="paragraph" w:styleId="Caption">
    <w:name w:val="caption"/>
    <w:basedOn w:val="Normal"/>
    <w:next w:val="Normal"/>
    <w:qFormat/>
    <w:rsid w:val="00FB5348"/>
    <w:rPr>
      <w:b/>
      <w:bCs/>
      <w:sz w:val="20"/>
    </w:rPr>
  </w:style>
  <w:style w:type="paragraph" w:styleId="DocumentMap">
    <w:name w:val="Document Map"/>
    <w:basedOn w:val="Normal"/>
    <w:semiHidden/>
    <w:rsid w:val="00FD2D89"/>
    <w:pPr>
      <w:shd w:val="clear" w:color="auto" w:fill="000080"/>
    </w:pPr>
    <w:rPr>
      <w:rFonts w:ascii="Tahoma" w:hAnsi="Tahoma" w:cs="Tahoma"/>
      <w:sz w:val="20"/>
    </w:rPr>
  </w:style>
  <w:style w:type="paragraph" w:customStyle="1" w:styleId="LSDeadline">
    <w:name w:val="LSDeadline"/>
    <w:basedOn w:val="Normal"/>
    <w:rsid w:val="003D11EF"/>
    <w:rPr>
      <w:b/>
      <w:bCs/>
    </w:rPr>
  </w:style>
  <w:style w:type="paragraph" w:customStyle="1" w:styleId="LSForAction">
    <w:name w:val="LSForAction"/>
    <w:basedOn w:val="Normal"/>
    <w:rsid w:val="003D11EF"/>
    <w:rPr>
      <w:b/>
      <w:bCs/>
    </w:rPr>
  </w:style>
  <w:style w:type="paragraph" w:customStyle="1" w:styleId="LSSource">
    <w:name w:val="LSSource"/>
    <w:basedOn w:val="Normal"/>
    <w:rsid w:val="003D11EF"/>
    <w:rPr>
      <w:b/>
      <w:bCs/>
    </w:rPr>
  </w:style>
  <w:style w:type="paragraph" w:customStyle="1" w:styleId="LSTitle">
    <w:name w:val="LSTitle"/>
    <w:basedOn w:val="Normal"/>
    <w:rsid w:val="003D11EF"/>
    <w:rPr>
      <w:b/>
      <w:bCs/>
    </w:rPr>
  </w:style>
  <w:style w:type="paragraph" w:customStyle="1" w:styleId="LSForInfo">
    <w:name w:val="LSForInfo"/>
    <w:basedOn w:val="LSForAction"/>
    <w:rsid w:val="003D11EF"/>
  </w:style>
  <w:style w:type="paragraph" w:customStyle="1" w:styleId="LSForComment">
    <w:name w:val="LSForComment"/>
    <w:basedOn w:val="LSForAction"/>
    <w:rsid w:val="003D11EF"/>
  </w:style>
  <w:style w:type="character" w:customStyle="1" w:styleId="Heading1Char">
    <w:name w:val="Heading 1 Char"/>
    <w:link w:val="Heading1"/>
    <w:rsid w:val="00117039"/>
    <w:rPr>
      <w:b/>
      <w:sz w:val="24"/>
      <w:lang w:val="en-GB" w:eastAsia="en-US"/>
    </w:rPr>
  </w:style>
  <w:style w:type="character" w:customStyle="1" w:styleId="HeaderChar">
    <w:name w:val="Header Char"/>
    <w:link w:val="Header"/>
    <w:rsid w:val="0058795D"/>
    <w:rPr>
      <w:sz w:val="18"/>
      <w:lang w:val="en-GB" w:eastAsia="en-US"/>
    </w:rPr>
  </w:style>
  <w:style w:type="paragraph" w:styleId="ListParagraph">
    <w:name w:val="List Paragraph"/>
    <w:basedOn w:val="Normal"/>
    <w:uiPriority w:val="34"/>
    <w:qFormat/>
    <w:rsid w:val="0058795D"/>
    <w:pPr>
      <w:ind w:left="720"/>
      <w:contextualSpacing/>
    </w:pPr>
  </w:style>
  <w:style w:type="table" w:styleId="TableGrid">
    <w:name w:val="Table Grid"/>
    <w:basedOn w:val="TableNormal"/>
    <w:uiPriority w:val="59"/>
    <w:rsid w:val="00D23B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DE4BFE"/>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MS Mincho"/>
      <w:szCs w:val="24"/>
      <w:lang w:val="en-US" w:eastAsia="ja-JP"/>
    </w:rPr>
  </w:style>
  <w:style w:type="character" w:styleId="CommentReference">
    <w:name w:val="annotation reference"/>
    <w:rsid w:val="002626D1"/>
    <w:rPr>
      <w:sz w:val="16"/>
      <w:szCs w:val="16"/>
    </w:rPr>
  </w:style>
  <w:style w:type="paragraph" w:styleId="CommentText">
    <w:name w:val="annotation text"/>
    <w:basedOn w:val="Normal"/>
    <w:link w:val="CommentTextChar"/>
    <w:rsid w:val="002626D1"/>
    <w:rPr>
      <w:sz w:val="20"/>
    </w:rPr>
  </w:style>
  <w:style w:type="paragraph" w:styleId="CommentSubject">
    <w:name w:val="annotation subject"/>
    <w:basedOn w:val="CommentText"/>
    <w:next w:val="CommentText"/>
    <w:semiHidden/>
    <w:rsid w:val="002626D1"/>
    <w:rPr>
      <w:b/>
      <w:bCs/>
    </w:rPr>
  </w:style>
  <w:style w:type="paragraph" w:styleId="Revision">
    <w:name w:val="Revision"/>
    <w:hidden/>
    <w:uiPriority w:val="99"/>
    <w:semiHidden/>
    <w:rsid w:val="00AA4CFB"/>
    <w:rPr>
      <w:sz w:val="24"/>
      <w:lang w:val="en-GB"/>
    </w:rPr>
  </w:style>
  <w:style w:type="paragraph" w:styleId="NoSpacing">
    <w:name w:val="No Spacing"/>
    <w:uiPriority w:val="1"/>
    <w:qFormat/>
    <w:rsid w:val="00190F2E"/>
    <w:pPr>
      <w:tabs>
        <w:tab w:val="left" w:pos="794"/>
        <w:tab w:val="left" w:pos="1191"/>
        <w:tab w:val="left" w:pos="1588"/>
        <w:tab w:val="left" w:pos="1985"/>
      </w:tabs>
      <w:overflowPunct w:val="0"/>
      <w:autoSpaceDE w:val="0"/>
      <w:autoSpaceDN w:val="0"/>
      <w:adjustRightInd w:val="0"/>
      <w:textAlignment w:val="baseline"/>
    </w:pPr>
    <w:rPr>
      <w:sz w:val="24"/>
      <w:lang w:val="en-GB"/>
    </w:rPr>
  </w:style>
  <w:style w:type="character" w:customStyle="1" w:styleId="FootnoteTextChar">
    <w:name w:val="Footnote Text Char"/>
    <w:link w:val="FootnoteText"/>
    <w:uiPriority w:val="99"/>
    <w:semiHidden/>
    <w:rsid w:val="002D1291"/>
    <w:rPr>
      <w:sz w:val="24"/>
      <w:lang w:val="en-GB"/>
    </w:rPr>
  </w:style>
  <w:style w:type="character" w:customStyle="1" w:styleId="CommentTextChar">
    <w:name w:val="Comment Text Char"/>
    <w:link w:val="CommentText"/>
    <w:rsid w:val="000F7246"/>
    <w:rPr>
      <w:lang w:val="en-GB"/>
    </w:rPr>
  </w:style>
  <w:style w:type="character" w:styleId="PlaceholderText">
    <w:name w:val="Placeholder Text"/>
    <w:basedOn w:val="DefaultParagraphFont"/>
    <w:uiPriority w:val="99"/>
    <w:semiHidden/>
    <w:rsid w:val="00D0748B"/>
    <w:rPr>
      <w:rFonts w:ascii="Times New Roman" w:hAnsi="Times New Roman"/>
      <w:color w:val="808080"/>
    </w:rPr>
  </w:style>
  <w:style w:type="paragraph" w:customStyle="1" w:styleId="Docnumber">
    <w:name w:val="Docnumber"/>
    <w:basedOn w:val="Normal"/>
    <w:link w:val="DocnumberChar"/>
    <w:qFormat/>
    <w:rsid w:val="00411EE8"/>
    <w:pPr>
      <w:jc w:val="right"/>
    </w:pPr>
    <w:rPr>
      <w:b/>
      <w:bCs/>
      <w:sz w:val="40"/>
    </w:rPr>
  </w:style>
  <w:style w:type="character" w:customStyle="1" w:styleId="DocnumberChar">
    <w:name w:val="Docnumber Char"/>
    <w:basedOn w:val="DefaultParagraphFont"/>
    <w:link w:val="Docnumber"/>
    <w:rsid w:val="00411EE8"/>
    <w:rPr>
      <w:b/>
      <w:bCs/>
      <w:sz w:val="40"/>
      <w:lang w:val="en-GB"/>
    </w:rPr>
  </w:style>
  <w:style w:type="character" w:customStyle="1" w:styleId="UnresolvedMention">
    <w:name w:val="Unresolved Mention"/>
    <w:basedOn w:val="DefaultParagraphFont"/>
    <w:rsid w:val="00586471"/>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281495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cott.mansfield@ericss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amlam@fiberhome.com" TargetMode="External"/><Relationship Id="rId4" Type="http://schemas.openxmlformats.org/officeDocument/2006/relationships/settings" Target="settings.xml"/><Relationship Id="rId9" Type="http://schemas.openxmlformats.org/officeDocument/2006/relationships/hyperlink" Target="mailto:sshew@ciena.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62ACE2-C3C0-42A8-B725-62F2321F6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TotalTime>
  <Pages>2</Pages>
  <Words>648</Words>
  <Characters>3696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LS/r on transport network management to support 3GPP 5G (reply to TD237/WP3)</vt:lpstr>
    </vt:vector>
  </TitlesOfParts>
  <Manager>ITU-T</Manager>
  <Company>International Telecommunication Union (ITU)</Company>
  <LinksUpToDate>false</LinksUpToDate>
  <CharactersWithSpaces>4336</CharactersWithSpaces>
  <SharedDoc>false</SharedDoc>
  <HLinks>
    <vt:vector size="66" baseType="variant">
      <vt:variant>
        <vt:i4>7733312</vt:i4>
      </vt:variant>
      <vt:variant>
        <vt:i4>30</vt:i4>
      </vt:variant>
      <vt:variant>
        <vt:i4>0</vt:i4>
      </vt:variant>
      <vt:variant>
        <vt:i4>5</vt:i4>
      </vt:variant>
      <vt:variant>
        <vt:lpwstr>mailto:Malcolm.Betts@zte.com.cn</vt:lpwstr>
      </vt:variant>
      <vt:variant>
        <vt:lpwstr/>
      </vt:variant>
      <vt:variant>
        <vt:i4>196668</vt:i4>
      </vt:variant>
      <vt:variant>
        <vt:i4>27</vt:i4>
      </vt:variant>
      <vt:variant>
        <vt:i4>0</vt:i4>
      </vt:variant>
      <vt:variant>
        <vt:i4>5</vt:i4>
      </vt:variant>
      <vt:variant>
        <vt:lpwstr>mailto:Fu.Xihua@zte.com.cn</vt:lpwstr>
      </vt:variant>
      <vt:variant>
        <vt:lpwstr/>
      </vt:variant>
      <vt:variant>
        <vt:i4>6619151</vt:i4>
      </vt:variant>
      <vt:variant>
        <vt:i4>24</vt:i4>
      </vt:variant>
      <vt:variant>
        <vt:i4>0</vt:i4>
      </vt:variant>
      <vt:variant>
        <vt:i4>5</vt:i4>
      </vt:variant>
      <vt:variant>
        <vt:lpwstr>mailto:ohky@tta.or.kr</vt:lpwstr>
      </vt:variant>
      <vt:variant>
        <vt:lpwstr/>
      </vt:variant>
      <vt:variant>
        <vt:i4>1704047</vt:i4>
      </vt:variant>
      <vt:variant>
        <vt:i4>21</vt:i4>
      </vt:variant>
      <vt:variant>
        <vt:i4>0</vt:i4>
      </vt:variant>
      <vt:variant>
        <vt:i4>5</vt:i4>
      </vt:variant>
      <vt:variant>
        <vt:lpwstr>mailto:date.hiroki@lab.ntt.co.jp</vt:lpwstr>
      </vt:variant>
      <vt:variant>
        <vt:lpwstr/>
      </vt:variant>
      <vt:variant>
        <vt:i4>5505073</vt:i4>
      </vt:variant>
      <vt:variant>
        <vt:i4>18</vt:i4>
      </vt:variant>
      <vt:variant>
        <vt:i4>0</vt:i4>
      </vt:variant>
      <vt:variant>
        <vt:i4>5</vt:i4>
      </vt:variant>
      <vt:variant>
        <vt:lpwstr>mailto:yunxig@fiberhome.com.cn</vt:lpwstr>
      </vt:variant>
      <vt:variant>
        <vt:lpwstr/>
      </vt:variant>
      <vt:variant>
        <vt:i4>1376376</vt:i4>
      </vt:variant>
      <vt:variant>
        <vt:i4>15</vt:i4>
      </vt:variant>
      <vt:variant>
        <vt:i4>0</vt:i4>
      </vt:variant>
      <vt:variant>
        <vt:i4>5</vt:i4>
      </vt:variant>
      <vt:variant>
        <vt:lpwstr>mailto:xqwei@fiberhome.com.cn</vt:lpwstr>
      </vt:variant>
      <vt:variant>
        <vt:lpwstr/>
      </vt:variant>
      <vt:variant>
        <vt:i4>786539</vt:i4>
      </vt:variant>
      <vt:variant>
        <vt:i4>12</vt:i4>
      </vt:variant>
      <vt:variant>
        <vt:i4>0</vt:i4>
      </vt:variant>
      <vt:variant>
        <vt:i4>5</vt:i4>
      </vt:variant>
      <vt:variant>
        <vt:lpwstr>mailto:ryoo@etri.re.kr</vt:lpwstr>
      </vt:variant>
      <vt:variant>
        <vt:lpwstr/>
      </vt:variant>
      <vt:variant>
        <vt:i4>6750298</vt:i4>
      </vt:variant>
      <vt:variant>
        <vt:i4>9</vt:i4>
      </vt:variant>
      <vt:variant>
        <vt:i4>0</vt:i4>
      </vt:variant>
      <vt:variant>
        <vt:i4>5</vt:i4>
      </vt:variant>
      <vt:variant>
        <vt:lpwstr>mailto:sshew@ciena.com</vt:lpwstr>
      </vt:variant>
      <vt:variant>
        <vt:lpwstr/>
      </vt:variant>
      <vt:variant>
        <vt:i4>1179700</vt:i4>
      </vt:variant>
      <vt:variant>
        <vt:i4>6</vt:i4>
      </vt:variant>
      <vt:variant>
        <vt:i4>0</vt:i4>
      </vt:variant>
      <vt:variant>
        <vt:i4>5</vt:i4>
      </vt:variant>
      <vt:variant>
        <vt:lpwstr>mailto:wangleiyj@chinamobile.com</vt:lpwstr>
      </vt:variant>
      <vt:variant>
        <vt:lpwstr/>
      </vt:variant>
      <vt:variant>
        <vt:i4>6226022</vt:i4>
      </vt:variant>
      <vt:variant>
        <vt:i4>3</vt:i4>
      </vt:variant>
      <vt:variant>
        <vt:i4>0</vt:i4>
      </vt:variant>
      <vt:variant>
        <vt:i4>5</vt:i4>
      </vt:variant>
      <vt:variant>
        <vt:lpwstr>mailto:Kam.Lam@alcatel-lucent.com</vt:lpwstr>
      </vt:variant>
      <vt:variant>
        <vt:lpwstr/>
      </vt:variant>
      <vt:variant>
        <vt:i4>5046303</vt:i4>
      </vt:variant>
      <vt:variant>
        <vt:i4>0</vt:i4>
      </vt:variant>
      <vt:variant>
        <vt:i4>0</vt:i4>
      </vt:variant>
      <vt:variant>
        <vt:i4>5</vt:i4>
      </vt:variant>
      <vt:variant>
        <vt:lpwstr>https://www.itu.int/ifa/t/2013/sg15/exchange/wp3/2015-03-Bundang-Q12-Q14/wd/</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LS/r on transport network management to support 3GPP 5G (reply to TD237/WP3)</dc:title>
  <dc:creator>ITU-T SG15</dc:creator>
  <cp:keywords>Meeting report</cp:keywords>
  <dc:description>SG15-LS122  For: Nanjing, China, 14-18 May 2018_x000d_Document date: _x000d_Saved by ITU51010703 at 14:25:09 on 22/05/2018</dc:description>
  <cp:lastModifiedBy>201</cp:lastModifiedBy>
  <cp:revision>4</cp:revision>
  <cp:lastPrinted>2002-08-01T12:30:00Z</cp:lastPrinted>
  <dcterms:created xsi:type="dcterms:W3CDTF">2018-06-19T09:29:00Z</dcterms:created>
  <dcterms:modified xsi:type="dcterms:W3CDTF">2018-06-19T09:30:00Z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ocnum">
    <vt:lpwstr>SG15-LS122</vt:lpwstr>
  </property>
  <property fmtid="{D5CDD505-2E9C-101B-9397-08002B2CF9AE}" pid="4" name="Docdate">
    <vt:lpwstr/>
  </property>
  <property fmtid="{D5CDD505-2E9C-101B-9397-08002B2CF9AE}" pid="5" name="Docorlang">
    <vt:lpwstr/>
  </property>
  <property fmtid="{D5CDD505-2E9C-101B-9397-08002B2CF9AE}" pid="6" name="Docbluepink">
    <vt:lpwstr>12, 14/15</vt:lpwstr>
  </property>
  <property fmtid="{D5CDD505-2E9C-101B-9397-08002B2CF9AE}" pid="7" name="Docdest">
    <vt:lpwstr>Nanjing, China, 14-18 May 2018</vt:lpwstr>
  </property>
  <property fmtid="{D5CDD505-2E9C-101B-9397-08002B2CF9AE}" pid="8" name="Docauthor">
    <vt:lpwstr>ITU-T SG15</vt:lpwstr>
  </property>
</Properties>
</file>